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20" w:type="dxa"/>
        <w:tblInd w:w="-63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0"/>
        <w:gridCol w:w="3620"/>
        <w:gridCol w:w="2002"/>
        <w:gridCol w:w="3378"/>
      </w:tblGrid>
      <w:tr w:rsidR="00A70A49" w:rsidRPr="00CB1FBC" w14:paraId="24F9314C" w14:textId="77777777" w:rsidTr="00A81026">
        <w:trPr>
          <w:trHeight w:val="224"/>
        </w:trPr>
        <w:tc>
          <w:tcPr>
            <w:tcW w:w="162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BC594C" w14:textId="1843377F" w:rsidR="00A70A49" w:rsidRPr="00DC11B7" w:rsidRDefault="00C53D26" w:rsidP="006A3F60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Téléphone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2BAA6FB" w14:textId="51DA30F0" w:rsidR="00A70A49" w:rsidRPr="00DC11B7" w:rsidRDefault="00A70A49" w:rsidP="006A3F60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 Narrow" w:hAnsi="Arial Narrow" w:cs="Arial"/>
                <w:sz w:val="18"/>
                <w:szCs w:val="18"/>
              </w:rP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A4B417" w14:textId="4C168D9A" w:rsidR="00A70A49" w:rsidRPr="00DC11B7" w:rsidRDefault="00C53D26" w:rsidP="00C53D26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No. de commission</w:t>
            </w: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29DA614" w14:textId="5F05174A" w:rsidR="00A70A49" w:rsidRDefault="00A70A49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164C825D" w14:textId="77777777" w:rsidTr="00A81026">
        <w:trPr>
          <w:trHeight w:val="224"/>
        </w:trPr>
        <w:tc>
          <w:tcPr>
            <w:tcW w:w="162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6F11441" w14:textId="77777777" w:rsidR="005D4584" w:rsidRPr="00DC11B7" w:rsidRDefault="005D4584" w:rsidP="006A3F60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9A2D4A1" w14:textId="77777777" w:rsidR="005D4584" w:rsidRPr="00DC11B7" w:rsidRDefault="005D4584" w:rsidP="006A3F60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6C42E94" w14:textId="6AA8E092" w:rsidR="005D4584" w:rsidRPr="00DC11B7" w:rsidRDefault="003247D3" w:rsidP="00C53D26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</w:t>
            </w:r>
            <w:r w:rsidR="004445F9">
              <w:rPr>
                <w:rFonts w:ascii="Arial Narrow" w:hAnsi="Arial Narrow" w:cs="Arial"/>
                <w:sz w:val="18"/>
                <w:szCs w:val="18"/>
              </w:rPr>
              <w:t xml:space="preserve"> f</w:t>
            </w:r>
            <w:r w:rsidR="005D4584"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F3BDAFA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4869FBD6" w14:textId="77777777" w:rsidTr="00A81026">
        <w:trPr>
          <w:trHeight w:val="221"/>
        </w:trPr>
        <w:tc>
          <w:tcPr>
            <w:tcW w:w="162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031DF96" w14:textId="77777777" w:rsidR="005D4584" w:rsidRPr="00DC11B7" w:rsidRDefault="005D4584" w:rsidP="006A3F60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45B4100" w14:textId="77777777" w:rsidR="005D4584" w:rsidRPr="00CB1FBC" w:rsidRDefault="005D4584" w:rsidP="006A3F60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BD99018" w14:textId="77777777" w:rsidR="005D4584" w:rsidRDefault="005D4584" w:rsidP="006A3F60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4799C33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6895E920" w14:textId="77777777" w:rsidTr="00A81026">
        <w:trPr>
          <w:trHeight w:val="221"/>
        </w:trPr>
        <w:tc>
          <w:tcPr>
            <w:tcW w:w="162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4EF1A22" w14:textId="77777777" w:rsidR="005D4584" w:rsidRPr="00DC11B7" w:rsidRDefault="005D4584" w:rsidP="006A3F60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3CA5895" w14:textId="77777777" w:rsidR="005D4584" w:rsidRPr="00CB1FBC" w:rsidRDefault="005D4584" w:rsidP="006A3F60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4B4F186" w14:textId="77777777" w:rsidR="005D4584" w:rsidRDefault="005D4584" w:rsidP="006A3F60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CA2474C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31711638" w14:textId="360FFA74" w:rsidR="005D4584" w:rsidRPr="005138B1" w:rsidRDefault="005D4584" w:rsidP="005E2384">
      <w:pPr>
        <w:spacing w:after="0" w:line="240" w:lineRule="auto"/>
        <w:rPr>
          <w:rFonts w:asciiTheme="majorHAnsi" w:eastAsia="Times New Roman" w:hAnsiTheme="majorHAnsi" w:cstheme="majorHAnsi"/>
          <w:sz w:val="28"/>
          <w:szCs w:val="36"/>
          <w:lang w:val="fr-FR"/>
        </w:rPr>
      </w:pPr>
    </w:p>
    <w:tbl>
      <w:tblPr>
        <w:tblW w:w="10711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31"/>
        <w:gridCol w:w="22"/>
        <w:gridCol w:w="1766"/>
        <w:gridCol w:w="2128"/>
        <w:gridCol w:w="849"/>
        <w:gridCol w:w="958"/>
        <w:gridCol w:w="3649"/>
        <w:gridCol w:w="8"/>
      </w:tblGrid>
      <w:tr w:rsidR="00E4294D" w:rsidRPr="00C1326B" w14:paraId="139DEA00" w14:textId="77777777" w:rsidTr="007B15E7">
        <w:trPr>
          <w:trHeight w:val="518"/>
        </w:trPr>
        <w:tc>
          <w:tcPr>
            <w:tcW w:w="10711" w:type="dxa"/>
            <w:gridSpan w:val="8"/>
          </w:tcPr>
          <w:p w14:paraId="2DF7E405" w14:textId="5F700810" w:rsidR="00E4294D" w:rsidRPr="00800F23" w:rsidRDefault="00D1595A" w:rsidP="00D1595A">
            <w:pPr>
              <w:jc w:val="center"/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</w:pPr>
            <w:r>
              <w:rPr>
                <w:rFonts w:ascii="Arial" w:hAnsi="Arial" w:cs="Arial"/>
                <w:bCs/>
                <w:noProof/>
                <w:sz w:val="18"/>
                <w:szCs w:val="18"/>
                <w:lang w:eastAsia="fr-CH"/>
              </w:rPr>
              <w:drawing>
                <wp:anchor distT="0" distB="0" distL="114300" distR="114300" simplePos="0" relativeHeight="251658240" behindDoc="1" locked="0" layoutInCell="1" allowOverlap="1" wp14:anchorId="388DAD58" wp14:editId="1045D04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82551</wp:posOffset>
                  </wp:positionV>
                  <wp:extent cx="1043275" cy="717550"/>
                  <wp:effectExtent l="0" t="0" r="5080" b="635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475" cy="72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294D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 xml:space="preserve">Cable et coupleur pour boitier prise </w:t>
            </w:r>
            <w:r w:rsidR="00DF2BB7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 xml:space="preserve">encastré </w:t>
            </w:r>
            <w:r w:rsidR="00E4294D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>2x RJ45</w:t>
            </w:r>
          </w:p>
          <w:p w14:paraId="223966DA" w14:textId="77777777" w:rsidR="00E4294D" w:rsidRDefault="00E4294D" w:rsidP="00D1595A">
            <w:pPr>
              <w:rPr>
                <w:rFonts w:ascii="Arial Narrow" w:eastAsia="Arial Unicode MS" w:hAnsi="Arial Narrow" w:cstheme="majorHAnsi"/>
                <w:sz w:val="18"/>
                <w:szCs w:val="18"/>
              </w:rPr>
            </w:pPr>
          </w:p>
          <w:p w14:paraId="0F2B851A" w14:textId="77777777" w:rsidR="00E4294D" w:rsidRPr="00C1326B" w:rsidRDefault="00E4294D" w:rsidP="00F02F09">
            <w:pPr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  <w:r w:rsidRPr="00DC11B7"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(Câble </w:t>
            </w:r>
            <w:r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de 4 </w:t>
            </w:r>
            <w:r w:rsidRPr="00DC11B7">
              <w:rPr>
                <w:rFonts w:ascii="Arial Narrow" w:eastAsia="Arial Unicode MS" w:hAnsi="Arial Narrow" w:cstheme="majorHAnsi"/>
                <w:sz w:val="18"/>
                <w:szCs w:val="18"/>
              </w:rPr>
              <w:t>fibre</w:t>
            </w:r>
            <w:r>
              <w:rPr>
                <w:rFonts w:ascii="Arial Narrow" w:eastAsia="Arial Unicode MS" w:hAnsi="Arial Narrow" w:cstheme="majorHAnsi"/>
                <w:sz w:val="18"/>
                <w:szCs w:val="18"/>
              </w:rPr>
              <w:t>s</w:t>
            </w:r>
            <w:r w:rsidRPr="00DC11B7"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 confectionné de 1 coté avec 4 </w:t>
            </w:r>
            <w:r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fiches </w:t>
            </w:r>
            <w:r w:rsidRPr="00DC11B7">
              <w:rPr>
                <w:rFonts w:ascii="Arial Narrow" w:eastAsia="Arial Unicode MS" w:hAnsi="Arial Narrow" w:cstheme="majorHAnsi"/>
                <w:sz w:val="18"/>
                <w:szCs w:val="18"/>
              </w:rPr>
              <w:t>LC</w:t>
            </w:r>
            <w:r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 APC)</w:t>
            </w:r>
          </w:p>
        </w:tc>
      </w:tr>
      <w:tr w:rsidR="00E4294D" w:rsidRPr="00233DFD" w14:paraId="3E23DEB0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bottom w:val="single" w:sz="2" w:space="0" w:color="auto"/>
              <w:right w:val="single" w:sz="2" w:space="0" w:color="auto"/>
            </w:tcBorders>
          </w:tcPr>
          <w:p w14:paraId="2C26B447" w14:textId="77777777" w:rsidR="00E4294D" w:rsidRPr="003467E5" w:rsidRDefault="00E4294D" w:rsidP="00F02F09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bCs/>
                <w:sz w:val="18"/>
                <w:szCs w:val="18"/>
              </w:rPr>
              <w:t>Quantité</w:t>
            </w:r>
          </w:p>
        </w:tc>
        <w:tc>
          <w:tcPr>
            <w:tcW w:w="1766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DEDD0F" w14:textId="77777777" w:rsidR="00E4294D" w:rsidRPr="003467E5" w:rsidRDefault="00E4294D" w:rsidP="00F02F09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N. article </w:t>
            </w:r>
          </w:p>
        </w:tc>
        <w:tc>
          <w:tcPr>
            <w:tcW w:w="2128" w:type="dxa"/>
            <w:tcBorders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7D37D69" w14:textId="77777777" w:rsidR="00E4294D" w:rsidRPr="003467E5" w:rsidRDefault="00E4294D" w:rsidP="00F02F09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 Narrow" w:hAnsi="Arial Narrow" w:cstheme="majorHAnsi"/>
                <w:sz w:val="18"/>
                <w:lang w:val="en-US"/>
              </w:rPr>
              <w:t>Longueur cable: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077F13BE" w14:textId="77777777" w:rsidR="00E4294D" w:rsidRPr="00233DFD" w:rsidRDefault="00E4294D" w:rsidP="00F02F09">
            <w:pPr>
              <w:ind w:right="-174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bCs/>
                <w:sz w:val="18"/>
                <w:szCs w:val="18"/>
              </w:rPr>
              <w:t>Quantité</w:t>
            </w:r>
          </w:p>
        </w:tc>
        <w:tc>
          <w:tcPr>
            <w:tcW w:w="958" w:type="dxa"/>
            <w:shd w:val="clear" w:color="auto" w:fill="auto"/>
          </w:tcPr>
          <w:p w14:paraId="31251766" w14:textId="77777777" w:rsidR="00E4294D" w:rsidRPr="00233DFD" w:rsidRDefault="00E4294D" w:rsidP="00F02F09">
            <w:pPr>
              <w:ind w:right="-174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N. article </w:t>
            </w:r>
          </w:p>
        </w:tc>
        <w:tc>
          <w:tcPr>
            <w:tcW w:w="3649" w:type="dxa"/>
            <w:shd w:val="clear" w:color="auto" w:fill="auto"/>
          </w:tcPr>
          <w:p w14:paraId="76FF6072" w14:textId="572C684F" w:rsidR="00E4294D" w:rsidRPr="00233DFD" w:rsidRDefault="00E4294D" w:rsidP="00F02F09">
            <w:pPr>
              <w:ind w:right="-174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Longueur </w:t>
            </w:r>
            <w:r>
              <w:rPr>
                <w:rFonts w:ascii="Arial Narrow" w:hAnsi="Arial Narrow" w:cstheme="majorHAnsi"/>
                <w:sz w:val="18"/>
                <w:lang w:val="en-US"/>
              </w:rPr>
              <w:t>cable</w:t>
            </w:r>
            <w:r w:rsidRPr="00233DFD">
              <w:rPr>
                <w:rFonts w:ascii="Arial Narrow" w:hAnsi="Arial Narrow" w:cstheme="majorHAnsi"/>
                <w:sz w:val="18"/>
                <w:lang w:val="en-US"/>
              </w:rPr>
              <w:t>:</w:t>
            </w:r>
          </w:p>
        </w:tc>
      </w:tr>
      <w:tr w:rsidR="00E4294D" w:rsidRPr="00B12908" w14:paraId="216233CF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85DE59" w14:textId="594110A0" w:rsidR="00E4294D" w:rsidRPr="00DF0026" w:rsidRDefault="00E4294D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AFEB00" w14:textId="3027A038" w:rsidR="00E4294D" w:rsidRPr="00233DFD" w:rsidRDefault="00E4294D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R866972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2AD743B5" w14:textId="7B3A52DE" w:rsidR="00E4294D" w:rsidRPr="00233DFD" w:rsidRDefault="00E4294D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10m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1F4D2F07" w14:textId="1895DC33" w:rsidR="00E4294D" w:rsidRPr="00DF0026" w:rsidRDefault="00E4294D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shd w:val="clear" w:color="auto" w:fill="auto"/>
          </w:tcPr>
          <w:p w14:paraId="6F11E2D3" w14:textId="023256BF" w:rsidR="00E4294D" w:rsidRPr="00E00100" w:rsidRDefault="00E4294D" w:rsidP="00E4294D">
            <w:pPr>
              <w:ind w:right="-174"/>
              <w:rPr>
                <w:rFonts w:ascii="Arial Narrow" w:hAnsi="Arial Narrow"/>
                <w:sz w:val="18"/>
                <w:szCs w:val="18"/>
              </w:rPr>
            </w:pPr>
            <w:r w:rsidRPr="00E00100">
              <w:rPr>
                <w:rFonts w:ascii="Arial Narrow" w:hAnsi="Arial Narrow"/>
                <w:sz w:val="18"/>
                <w:szCs w:val="18"/>
              </w:rPr>
              <w:t>R850918</w:t>
            </w:r>
            <w:r w:rsidRPr="00144747">
              <w:t xml:space="preserve"> </w:t>
            </w:r>
          </w:p>
        </w:tc>
        <w:tc>
          <w:tcPr>
            <w:tcW w:w="3649" w:type="dxa"/>
            <w:shd w:val="clear" w:color="auto" w:fill="auto"/>
          </w:tcPr>
          <w:p w14:paraId="1C37BD34" w14:textId="208C318D" w:rsidR="00E4294D" w:rsidRPr="00144747" w:rsidRDefault="00E4294D" w:rsidP="00E4294D">
            <w:pPr>
              <w:ind w:right="-174"/>
              <w:rPr>
                <w:rFonts w:ascii="Arial Narrow" w:hAnsi="Arial Narrow"/>
                <w:noProof/>
                <w:sz w:val="18"/>
                <w:szCs w:val="18"/>
              </w:rPr>
            </w:pPr>
            <w:r w:rsidRPr="00144747"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58243" behindDoc="1" locked="0" layoutInCell="1" allowOverlap="1" wp14:anchorId="2799E8E2" wp14:editId="7CABCDB9">
                  <wp:simplePos x="0" y="0"/>
                  <wp:positionH relativeFrom="column">
                    <wp:posOffset>1803400</wp:posOffset>
                  </wp:positionH>
                  <wp:positionV relativeFrom="paragraph">
                    <wp:posOffset>26035</wp:posOffset>
                  </wp:positionV>
                  <wp:extent cx="444500" cy="285750"/>
                  <wp:effectExtent l="0" t="0" r="0" b="0"/>
                  <wp:wrapNone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 Narrow" w:hAnsi="Arial Narrow" w:cstheme="majorHAnsi"/>
                <w:sz w:val="18"/>
              </w:rPr>
              <w:t>P</w:t>
            </w:r>
            <w:r w:rsidRPr="00B10AD6">
              <w:rPr>
                <w:rFonts w:ascii="Arial Narrow" w:hAnsi="Arial Narrow" w:cstheme="majorHAnsi"/>
                <w:sz w:val="18"/>
              </w:rPr>
              <w:t>rise encastré</w:t>
            </w:r>
            <w:r>
              <w:rPr>
                <w:rFonts w:ascii="Arial Narrow" w:hAnsi="Arial Narrow" w:cstheme="majorHAnsi"/>
                <w:sz w:val="18"/>
              </w:rPr>
              <w:t xml:space="preserve"> format</w:t>
            </w:r>
            <w:r w:rsidRPr="00B10AD6">
              <w:rPr>
                <w:rFonts w:ascii="Arial Narrow" w:hAnsi="Arial Narrow" w:cstheme="majorHAnsi"/>
                <w:sz w:val="18"/>
              </w:rPr>
              <w:t xml:space="preserve"> </w:t>
            </w:r>
            <w:r w:rsidRPr="00194F36">
              <w:rPr>
                <w:rFonts w:ascii="Arial Narrow" w:hAnsi="Arial Narrow" w:cstheme="majorHAnsi"/>
                <w:b/>
                <w:bCs/>
                <w:sz w:val="18"/>
              </w:rPr>
              <w:t>EDIZIO</w:t>
            </w:r>
          </w:p>
        </w:tc>
      </w:tr>
      <w:tr w:rsidR="00E4294D" w:rsidRPr="00B12908" w14:paraId="5D5D984C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9C72D3" w14:textId="0789F647" w:rsidR="00E4294D" w:rsidRPr="00DF0026" w:rsidRDefault="00E4294D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EDC5F2" w14:textId="52B9BD5C" w:rsidR="00E4294D" w:rsidRPr="00233DFD" w:rsidRDefault="00E4294D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R866973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5ECF9EB8" w14:textId="3AA25BC6" w:rsidR="00E4294D" w:rsidRPr="00233DFD" w:rsidRDefault="00E4294D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20m 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5E08CF76" w14:textId="78C89502" w:rsidR="00E4294D" w:rsidRPr="00DF0026" w:rsidRDefault="00E4294D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B1F15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shd w:val="clear" w:color="auto" w:fill="auto"/>
          </w:tcPr>
          <w:p w14:paraId="130BBACF" w14:textId="58606E18" w:rsidR="00E4294D" w:rsidRPr="00E00100" w:rsidRDefault="00E4294D" w:rsidP="00E4294D">
            <w:pPr>
              <w:ind w:right="-174"/>
              <w:rPr>
                <w:rFonts w:ascii="Arial Narrow" w:hAnsi="Arial Narrow"/>
                <w:sz w:val="18"/>
                <w:szCs w:val="18"/>
              </w:rPr>
            </w:pPr>
            <w:r w:rsidRPr="00E00100">
              <w:rPr>
                <w:rFonts w:ascii="Arial Narrow" w:hAnsi="Arial Narrow"/>
                <w:sz w:val="18"/>
                <w:szCs w:val="18"/>
              </w:rPr>
              <w:t>R852489</w:t>
            </w:r>
          </w:p>
        </w:tc>
        <w:tc>
          <w:tcPr>
            <w:tcW w:w="3649" w:type="dxa"/>
            <w:shd w:val="clear" w:color="auto" w:fill="auto"/>
          </w:tcPr>
          <w:p w14:paraId="440A61FA" w14:textId="5A9C379D" w:rsidR="00E4294D" w:rsidRPr="00144747" w:rsidRDefault="00E4294D" w:rsidP="00E4294D">
            <w:pPr>
              <w:ind w:right="-174"/>
              <w:rPr>
                <w:rFonts w:ascii="Arial Narrow" w:hAnsi="Arial Narrow"/>
                <w:noProof/>
                <w:sz w:val="18"/>
                <w:szCs w:val="18"/>
              </w:rPr>
            </w:pPr>
            <w:r w:rsidRPr="00154B21">
              <w:rPr>
                <w:rFonts w:ascii="Arial Narrow" w:hAnsi="Arial Narrow" w:cstheme="majorHAnsi"/>
                <w:noProof/>
                <w:sz w:val="18"/>
              </w:rPr>
              <w:drawing>
                <wp:anchor distT="0" distB="0" distL="114300" distR="114300" simplePos="0" relativeHeight="251658245" behindDoc="1" locked="0" layoutInCell="1" allowOverlap="1" wp14:anchorId="30085AD7" wp14:editId="60FE50F7">
                  <wp:simplePos x="0" y="0"/>
                  <wp:positionH relativeFrom="column">
                    <wp:posOffset>1811655</wp:posOffset>
                  </wp:positionH>
                  <wp:positionV relativeFrom="paragraph">
                    <wp:posOffset>24765</wp:posOffset>
                  </wp:positionV>
                  <wp:extent cx="400050" cy="257175"/>
                  <wp:effectExtent l="0" t="0" r="0" b="9525"/>
                  <wp:wrapNone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10AD6">
              <w:rPr>
                <w:rFonts w:ascii="Arial Narrow" w:hAnsi="Arial Narrow" w:cstheme="majorHAnsi"/>
                <w:sz w:val="18"/>
              </w:rPr>
              <w:t xml:space="preserve">Coupleur </w:t>
            </w:r>
            <w:r>
              <w:rPr>
                <w:rFonts w:ascii="Arial Narrow" w:hAnsi="Arial Narrow" w:cstheme="majorHAnsi"/>
                <w:sz w:val="18"/>
              </w:rPr>
              <w:t xml:space="preserve">2x </w:t>
            </w:r>
            <w:r w:rsidRPr="00B10AD6">
              <w:rPr>
                <w:rFonts w:ascii="Arial Narrow" w:hAnsi="Arial Narrow" w:cstheme="majorHAnsi"/>
                <w:sz w:val="18"/>
              </w:rPr>
              <w:t xml:space="preserve">LC APC pour prise </w:t>
            </w:r>
            <w:r w:rsidRPr="00194F36">
              <w:rPr>
                <w:rFonts w:ascii="Arial Narrow" w:hAnsi="Arial Narrow" w:cstheme="majorHAnsi"/>
                <w:b/>
                <w:bCs/>
                <w:sz w:val="18"/>
              </w:rPr>
              <w:t xml:space="preserve">EDIZIO </w:t>
            </w:r>
          </w:p>
        </w:tc>
      </w:tr>
      <w:tr w:rsidR="00DF2BB7" w:rsidRPr="00B12908" w14:paraId="5C6C6F1F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22E7B9" w14:textId="01A77D3F" w:rsidR="00DF2BB7" w:rsidRPr="00DF0026" w:rsidRDefault="00DF2BB7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3205942" w14:textId="117C83DA" w:rsidR="00DF2BB7" w:rsidRPr="00233DFD" w:rsidRDefault="00DF2BB7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R863993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B0D0387" w14:textId="70DAEAE1" w:rsidR="00DF2BB7" w:rsidRPr="00233DFD" w:rsidRDefault="00DF2BB7" w:rsidP="00E4294D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30m</w:t>
            </w:r>
          </w:p>
        </w:tc>
        <w:tc>
          <w:tcPr>
            <w:tcW w:w="849" w:type="dxa"/>
            <w:vMerge w:val="restart"/>
            <w:tcBorders>
              <w:left w:val="single" w:sz="18" w:space="0" w:color="auto"/>
            </w:tcBorders>
            <w:shd w:val="clear" w:color="auto" w:fill="auto"/>
          </w:tcPr>
          <w:p w14:paraId="3D4D537B" w14:textId="780EB954" w:rsidR="00DF2BB7" w:rsidRPr="00DF0026" w:rsidRDefault="00DF2BB7" w:rsidP="00E4294D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7E7DB4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DB4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7E7DB4">
              <w:rPr>
                <w:rFonts w:ascii="Arial Narrow" w:hAnsi="Arial Narrow" w:cs="Arial"/>
                <w:sz w:val="18"/>
                <w:szCs w:val="18"/>
              </w:rPr>
            </w:r>
            <w:r w:rsidRPr="007E7DB4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C33C98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C33C98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C33C98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C33C98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C33C98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DB4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vMerge w:val="restart"/>
            <w:shd w:val="clear" w:color="auto" w:fill="auto"/>
          </w:tcPr>
          <w:p w14:paraId="5A887A76" w14:textId="3DA44ABE" w:rsidR="00DF2BB7" w:rsidRPr="00233DFD" w:rsidRDefault="00DF2BB7" w:rsidP="00E4294D">
            <w:pPr>
              <w:ind w:right="-174"/>
              <w:rPr>
                <w:rFonts w:ascii="Arial Narrow" w:hAnsi="Arial Narrow" w:cstheme="majorHAnsi"/>
                <w:sz w:val="18"/>
              </w:rPr>
            </w:pPr>
            <w:r w:rsidRPr="00645FF2">
              <w:rPr>
                <w:rFonts w:ascii="Arial Narrow" w:hAnsi="Arial Narrow" w:cstheme="majorHAnsi"/>
                <w:sz w:val="18"/>
              </w:rPr>
              <w:t>R802141</w:t>
            </w:r>
          </w:p>
        </w:tc>
        <w:tc>
          <w:tcPr>
            <w:tcW w:w="3649" w:type="dxa"/>
            <w:vMerge w:val="restart"/>
            <w:shd w:val="clear" w:color="auto" w:fill="auto"/>
          </w:tcPr>
          <w:p w14:paraId="40CEE678" w14:textId="5C230834" w:rsidR="00DF2BB7" w:rsidRPr="000007C0" w:rsidRDefault="000007C0" w:rsidP="00E4294D">
            <w:pPr>
              <w:ind w:right="-174"/>
              <w:rPr>
                <w:rFonts w:ascii="Arial Narrow" w:hAnsi="Arial Narrow" w:cstheme="majorHAnsi"/>
                <w:sz w:val="18"/>
              </w:rPr>
            </w:pPr>
            <w:r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58244" behindDoc="1" locked="0" layoutInCell="1" allowOverlap="1" wp14:anchorId="0BF63975" wp14:editId="30AE597C">
                  <wp:simplePos x="0" y="0"/>
                  <wp:positionH relativeFrom="column">
                    <wp:posOffset>1868805</wp:posOffset>
                  </wp:positionH>
                  <wp:positionV relativeFrom="page">
                    <wp:posOffset>187960</wp:posOffset>
                  </wp:positionV>
                  <wp:extent cx="349250" cy="304800"/>
                  <wp:effectExtent l="0" t="0" r="0" b="0"/>
                  <wp:wrapNone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2BB7">
              <w:rPr>
                <w:rFonts w:ascii="Arial Narrow" w:hAnsi="Arial Narrow" w:cstheme="majorHAnsi"/>
                <w:sz w:val="18"/>
              </w:rPr>
              <w:t>Co</w:t>
            </w:r>
            <w:r w:rsidR="00DF2BB7" w:rsidRPr="0004467E">
              <w:rPr>
                <w:rFonts w:ascii="Arial Narrow" w:hAnsi="Arial Narrow" w:cstheme="majorHAnsi"/>
                <w:sz w:val="18"/>
              </w:rPr>
              <w:t xml:space="preserve">upleur </w:t>
            </w:r>
            <w:r w:rsidR="00DF2BB7">
              <w:rPr>
                <w:rFonts w:ascii="Arial Narrow" w:hAnsi="Arial Narrow" w:cstheme="majorHAnsi"/>
                <w:sz w:val="18"/>
              </w:rPr>
              <w:t xml:space="preserve">2x </w:t>
            </w:r>
            <w:r w:rsidR="00DF2BB7" w:rsidRPr="0004467E">
              <w:rPr>
                <w:rFonts w:ascii="Arial Narrow" w:hAnsi="Arial Narrow" w:cstheme="majorHAnsi"/>
                <w:sz w:val="18"/>
              </w:rPr>
              <w:t>LC</w:t>
            </w:r>
            <w:r w:rsidR="00DF2BB7">
              <w:rPr>
                <w:rFonts w:ascii="Arial Narrow" w:hAnsi="Arial Narrow" w:cstheme="majorHAnsi"/>
                <w:sz w:val="18"/>
              </w:rPr>
              <w:t xml:space="preserve"> APC</w:t>
            </w:r>
            <w:r w:rsidR="00DF2BB7" w:rsidRPr="0004467E">
              <w:rPr>
                <w:rFonts w:ascii="Arial Narrow" w:hAnsi="Arial Narrow" w:cstheme="majorHAnsi"/>
                <w:sz w:val="18"/>
              </w:rPr>
              <w:t xml:space="preserve"> pour pris</w:t>
            </w:r>
            <w:r w:rsidR="00DF2BB7">
              <w:rPr>
                <w:rFonts w:ascii="Arial Narrow" w:hAnsi="Arial Narrow" w:cstheme="majorHAnsi"/>
                <w:sz w:val="18"/>
              </w:rPr>
              <w:t xml:space="preserve">e </w:t>
            </w:r>
            <w:r w:rsidR="00DF2BB7" w:rsidRPr="00194F36">
              <w:rPr>
                <w:rFonts w:ascii="Arial Narrow" w:hAnsi="Arial Narrow" w:cstheme="majorHAnsi"/>
                <w:b/>
                <w:bCs/>
                <w:sz w:val="18"/>
              </w:rPr>
              <w:t>HAGER KALISTO</w:t>
            </w:r>
            <w:r w:rsidR="00DF2BB7">
              <w:rPr>
                <w:rFonts w:ascii="Arial Narrow" w:hAnsi="Arial Narrow" w:cstheme="majorHAnsi"/>
                <w:sz w:val="18"/>
              </w:rPr>
              <w:t xml:space="preserve"> </w:t>
            </w:r>
          </w:p>
        </w:tc>
      </w:tr>
      <w:tr w:rsidR="00DF2BB7" w:rsidRPr="00B12908" w14:paraId="17F4402C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DE71A8E" w14:textId="0CCDBEE6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F2899C" w14:textId="4C214423" w:rsidR="00DF2BB7" w:rsidRPr="00233DFD" w:rsidRDefault="00DF2BB7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R866250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0495FF37" w14:textId="333FD09A" w:rsidR="00DF2BB7" w:rsidRPr="00233DFD" w:rsidRDefault="00DF2BB7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40m</w:t>
            </w:r>
          </w:p>
        </w:tc>
        <w:tc>
          <w:tcPr>
            <w:tcW w:w="849" w:type="dxa"/>
            <w:vMerge/>
            <w:tcBorders>
              <w:left w:val="single" w:sz="18" w:space="0" w:color="auto"/>
            </w:tcBorders>
            <w:shd w:val="clear" w:color="auto" w:fill="auto"/>
          </w:tcPr>
          <w:p w14:paraId="096C96C8" w14:textId="77777777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958" w:type="dxa"/>
            <w:vMerge/>
            <w:shd w:val="clear" w:color="auto" w:fill="auto"/>
          </w:tcPr>
          <w:p w14:paraId="25E13A2B" w14:textId="77777777" w:rsidR="00DF2BB7" w:rsidRPr="00233DFD" w:rsidRDefault="00DF2BB7" w:rsidP="00DF2BB7">
            <w:pPr>
              <w:ind w:right="-174"/>
              <w:rPr>
                <w:rFonts w:ascii="Arial Narrow" w:hAnsi="Arial Narrow" w:cstheme="majorHAnsi"/>
                <w:sz w:val="18"/>
              </w:rPr>
            </w:pPr>
          </w:p>
        </w:tc>
        <w:tc>
          <w:tcPr>
            <w:tcW w:w="3649" w:type="dxa"/>
            <w:vMerge/>
            <w:shd w:val="clear" w:color="auto" w:fill="auto"/>
          </w:tcPr>
          <w:p w14:paraId="4C815059" w14:textId="77777777" w:rsidR="00DF2BB7" w:rsidRPr="00B12908" w:rsidRDefault="00DF2BB7" w:rsidP="00DF2BB7">
            <w:pPr>
              <w:ind w:right="-174"/>
              <w:rPr>
                <w:rFonts w:ascii="Arial Narrow" w:hAnsi="Arial Narrow" w:cstheme="majorHAnsi"/>
                <w:sz w:val="18"/>
              </w:rPr>
            </w:pPr>
          </w:p>
        </w:tc>
      </w:tr>
      <w:tr w:rsidR="00D1595A" w:rsidRPr="00B12908" w14:paraId="52C70504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4EA9A9" w14:textId="32326E46" w:rsidR="00D1595A" w:rsidRPr="00DF0026" w:rsidRDefault="00D1595A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4CF6B6C" w14:textId="53BD5476" w:rsidR="00D1595A" w:rsidRPr="00233DFD" w:rsidRDefault="00D1595A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R866251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1458DC76" w14:textId="215E1553" w:rsidR="00D1595A" w:rsidRPr="00233DFD" w:rsidRDefault="00D1595A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50m</w:t>
            </w:r>
          </w:p>
        </w:tc>
        <w:tc>
          <w:tcPr>
            <w:tcW w:w="5456" w:type="dxa"/>
            <w:gridSpan w:val="3"/>
            <w:vMerge w:val="restart"/>
            <w:tcBorders>
              <w:left w:val="single" w:sz="18" w:space="0" w:color="auto"/>
            </w:tcBorders>
            <w:shd w:val="clear" w:color="auto" w:fill="auto"/>
          </w:tcPr>
          <w:p w14:paraId="5DAD0C8A" w14:textId="5DDB929C" w:rsidR="00D1595A" w:rsidRPr="00B12908" w:rsidRDefault="00D1595A" w:rsidP="00DF2BB7">
            <w:pPr>
              <w:ind w:right="-174"/>
              <w:rPr>
                <w:rFonts w:ascii="Arial Narrow" w:hAnsi="Arial Narrow" w:cstheme="majorHAnsi"/>
                <w:sz w:val="18"/>
              </w:rPr>
            </w:pPr>
            <w:r w:rsidRPr="00F81CCF">
              <w:rPr>
                <w:rFonts w:ascii="Arial Narrow" w:eastAsia="Arial Unicode MS" w:hAnsi="Arial Narrow" w:cstheme="majorHAnsi"/>
                <w:noProof/>
                <w:sz w:val="18"/>
                <w:szCs w:val="18"/>
              </w:rPr>
              <w:drawing>
                <wp:anchor distT="0" distB="0" distL="114300" distR="114300" simplePos="0" relativeHeight="251658242" behindDoc="1" locked="0" layoutInCell="1" allowOverlap="1" wp14:anchorId="64FE0495" wp14:editId="42515D5D">
                  <wp:simplePos x="0" y="0"/>
                  <wp:positionH relativeFrom="column">
                    <wp:posOffset>1884680</wp:posOffset>
                  </wp:positionH>
                  <wp:positionV relativeFrom="paragraph">
                    <wp:posOffset>62230</wp:posOffset>
                  </wp:positionV>
                  <wp:extent cx="775970" cy="858520"/>
                  <wp:effectExtent l="0" t="0" r="5080" b="0"/>
                  <wp:wrapNone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70" cy="85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1CCF">
              <w:rPr>
                <w:rFonts w:ascii="Arial Narrow" w:eastAsia="Arial Unicode MS" w:hAnsi="Arial Narrow" w:cstheme="majorHAnsi"/>
                <w:noProof/>
                <w:sz w:val="18"/>
                <w:szCs w:val="18"/>
              </w:rPr>
              <w:drawing>
                <wp:anchor distT="0" distB="0" distL="114300" distR="114300" simplePos="0" relativeHeight="251658241" behindDoc="1" locked="0" layoutInCell="1" allowOverlap="1" wp14:anchorId="72833C50" wp14:editId="4B945991">
                  <wp:simplePos x="0" y="0"/>
                  <wp:positionH relativeFrom="column">
                    <wp:posOffset>681990</wp:posOffset>
                  </wp:positionH>
                  <wp:positionV relativeFrom="paragraph">
                    <wp:posOffset>47625</wp:posOffset>
                  </wp:positionV>
                  <wp:extent cx="839469" cy="880024"/>
                  <wp:effectExtent l="0" t="0" r="0" b="0"/>
                  <wp:wrapNone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469" cy="880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1595A" w:rsidRPr="00B12908" w14:paraId="0BD76069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6EFD6D2" w14:textId="3164DE8E" w:rsidR="00D1595A" w:rsidRPr="00DF0026" w:rsidRDefault="00D1595A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1118F7" w14:textId="05BAB96B" w:rsidR="00D1595A" w:rsidRDefault="00D1595A" w:rsidP="00DF2BB7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R866253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CF7C465" w14:textId="6767EA74" w:rsidR="00D1595A" w:rsidRDefault="00D1595A" w:rsidP="00DF2BB7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70m</w:t>
            </w:r>
          </w:p>
        </w:tc>
        <w:tc>
          <w:tcPr>
            <w:tcW w:w="5456" w:type="dxa"/>
            <w:gridSpan w:val="3"/>
            <w:vMerge/>
            <w:tcBorders>
              <w:left w:val="single" w:sz="18" w:space="0" w:color="auto"/>
            </w:tcBorders>
            <w:shd w:val="clear" w:color="auto" w:fill="auto"/>
          </w:tcPr>
          <w:p w14:paraId="6085E60D" w14:textId="70B42C00" w:rsidR="00D1595A" w:rsidRPr="00B12908" w:rsidRDefault="00D1595A" w:rsidP="00DF2BB7">
            <w:pPr>
              <w:ind w:right="-174"/>
              <w:rPr>
                <w:rFonts w:ascii="Arial Narrow" w:hAnsi="Arial Narrow" w:cstheme="majorHAnsi"/>
                <w:sz w:val="18"/>
              </w:rPr>
            </w:pPr>
          </w:p>
        </w:tc>
      </w:tr>
      <w:tr w:rsidR="00D1595A" w14:paraId="7E53BB38" w14:textId="77777777" w:rsidTr="007B15E7">
        <w:trPr>
          <w:gridAfter w:val="1"/>
          <w:wAfter w:w="8" w:type="dxa"/>
          <w:trHeight w:val="518"/>
        </w:trPr>
        <w:tc>
          <w:tcPr>
            <w:tcW w:w="1353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9A4DE5" w14:textId="189A40E8" w:rsidR="00D1595A" w:rsidRPr="00DF0026" w:rsidRDefault="00D1595A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AB3B69" w14:textId="70B8B2CF" w:rsidR="00D1595A" w:rsidRPr="00233DFD" w:rsidRDefault="00D1595A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>
              <w:rPr>
                <w:rFonts w:ascii="Arial Narrow" w:hAnsi="Arial Narrow" w:cstheme="majorHAnsi"/>
                <w:sz w:val="18"/>
              </w:rPr>
              <w:t>R869738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3612F03B" w14:textId="78B0A7AE" w:rsidR="00D1595A" w:rsidRPr="00233DFD" w:rsidRDefault="00D1595A" w:rsidP="00DF2BB7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>
              <w:rPr>
                <w:rFonts w:ascii="Arial Narrow" w:hAnsi="Arial Narrow" w:cstheme="majorHAnsi"/>
                <w:sz w:val="18"/>
                <w:lang w:val="en-US"/>
              </w:rPr>
              <w:t>80</w:t>
            </w:r>
            <w:r w:rsidRPr="00233DFD">
              <w:rPr>
                <w:rFonts w:ascii="Arial Narrow" w:hAnsi="Arial Narrow" w:cstheme="majorHAnsi"/>
                <w:sz w:val="18"/>
                <w:lang w:val="en-US"/>
              </w:rPr>
              <w:t>m</w:t>
            </w:r>
          </w:p>
        </w:tc>
        <w:tc>
          <w:tcPr>
            <w:tcW w:w="5456" w:type="dxa"/>
            <w:gridSpan w:val="3"/>
            <w:vMerge/>
            <w:tcBorders>
              <w:left w:val="single" w:sz="18" w:space="0" w:color="auto"/>
            </w:tcBorders>
            <w:shd w:val="clear" w:color="auto" w:fill="auto"/>
          </w:tcPr>
          <w:p w14:paraId="1A926C5C" w14:textId="77777777" w:rsidR="00D1595A" w:rsidRDefault="00D1595A" w:rsidP="00DF2BB7">
            <w:pPr>
              <w:ind w:right="-174"/>
              <w:rPr>
                <w:rFonts w:ascii="Arial Narrow" w:hAnsi="Arial Narrow" w:cstheme="majorHAnsi"/>
                <w:sz w:val="18"/>
              </w:rPr>
            </w:pPr>
          </w:p>
        </w:tc>
      </w:tr>
      <w:tr w:rsidR="00DF2BB7" w:rsidRPr="00800F23" w14:paraId="07DC43F9" w14:textId="77777777" w:rsidTr="007B15E7">
        <w:trPr>
          <w:trHeight w:val="518"/>
        </w:trPr>
        <w:tc>
          <w:tcPr>
            <w:tcW w:w="10711" w:type="dxa"/>
            <w:gridSpan w:val="8"/>
            <w:shd w:val="clear" w:color="auto" w:fill="auto"/>
          </w:tcPr>
          <w:p w14:paraId="0E5AC93D" w14:textId="22AF9B70" w:rsidR="000B1D9C" w:rsidRDefault="00F62767" w:rsidP="00F62767">
            <w:pPr>
              <w:spacing w:before="80" w:after="40" w:line="240" w:lineRule="auto"/>
              <w:jc w:val="center"/>
              <w:rPr>
                <w:rFonts w:ascii="Arial Narrow" w:hAnsi="Arial Narrow" w:cstheme="majorHAnsi"/>
                <w:b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noProof/>
                <w:lang w:eastAsia="fr-CH"/>
              </w:rPr>
              <w:drawing>
                <wp:anchor distT="0" distB="0" distL="114300" distR="114300" simplePos="0" relativeHeight="251658246" behindDoc="0" locked="0" layoutInCell="1" allowOverlap="1" wp14:anchorId="4906A564" wp14:editId="23059EEF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74930</wp:posOffset>
                  </wp:positionV>
                  <wp:extent cx="882650" cy="573155"/>
                  <wp:effectExtent l="0" t="0" r="0" b="0"/>
                  <wp:wrapNone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573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2BB7">
              <w:rPr>
                <w:rFonts w:ascii="Arial Narrow" w:hAnsi="Arial Narrow" w:cstheme="majorHAnsi"/>
                <w:b/>
                <w:sz w:val="28"/>
                <w:szCs w:val="28"/>
              </w:rPr>
              <w:t>Cable r</w:t>
            </w:r>
            <w:r w:rsidR="00DF2BB7" w:rsidRPr="00800F23">
              <w:rPr>
                <w:rFonts w:ascii="Arial Narrow" w:hAnsi="Arial Narrow" w:cstheme="majorHAnsi"/>
                <w:b/>
                <w:sz w:val="28"/>
                <w:szCs w:val="28"/>
              </w:rPr>
              <w:t>allonge</w:t>
            </w:r>
            <w:r w:rsidR="00DF2BB7">
              <w:rPr>
                <w:rFonts w:ascii="Arial Narrow" w:hAnsi="Arial Narrow" w:cstheme="majorHAnsi"/>
                <w:b/>
                <w:sz w:val="28"/>
                <w:szCs w:val="28"/>
              </w:rPr>
              <w:t xml:space="preserve"> 1x LC APC</w:t>
            </w:r>
            <w:r w:rsidR="00DF2BB7" w:rsidRPr="00800F23">
              <w:rPr>
                <w:rFonts w:ascii="Arial Narrow" w:hAnsi="Arial Narrow" w:cstheme="majorHAnsi"/>
                <w:b/>
                <w:sz w:val="28"/>
                <w:szCs w:val="28"/>
              </w:rPr>
              <w:t xml:space="preserve"> </w:t>
            </w:r>
            <w:r w:rsidR="00DF2BB7">
              <w:rPr>
                <w:rFonts w:ascii="Arial Narrow" w:hAnsi="Arial Narrow" w:cstheme="majorHAnsi"/>
                <w:b/>
                <w:sz w:val="28"/>
                <w:szCs w:val="28"/>
              </w:rPr>
              <w:t>pour extension de la prise OTO</w:t>
            </w:r>
          </w:p>
          <w:p w14:paraId="78721E67" w14:textId="1DF031B4" w:rsidR="00F62767" w:rsidRPr="000B1D9C" w:rsidRDefault="00F62767" w:rsidP="00F62767">
            <w:pPr>
              <w:spacing w:before="80" w:after="40" w:line="240" w:lineRule="auto"/>
              <w:jc w:val="center"/>
              <w:rPr>
                <w:rFonts w:ascii="Arial Narrow" w:hAnsi="Arial Narrow" w:cstheme="majorHAnsi"/>
                <w:b/>
                <w:sz w:val="28"/>
                <w:szCs w:val="28"/>
              </w:rPr>
            </w:pPr>
          </w:p>
          <w:p w14:paraId="56835838" w14:textId="003F0935" w:rsidR="00DF2BB7" w:rsidRPr="00DF2BB7" w:rsidRDefault="00DF2BB7" w:rsidP="00DF2BB7">
            <w:pPr>
              <w:spacing w:before="80" w:after="40" w:line="240" w:lineRule="auto"/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  <w:r>
              <w:rPr>
                <w:rFonts w:ascii="Arial Narrow" w:eastAsia="Arial Unicode MS" w:hAnsi="Arial Narrow" w:cstheme="majorHAnsi"/>
                <w:sz w:val="18"/>
                <w:szCs w:val="18"/>
              </w:rPr>
              <w:t xml:space="preserve">       (pour rallonger ou déplacer ou faire une extension de la prise OTO du tableau d’appartement au salon, par exemple...)</w:t>
            </w:r>
          </w:p>
        </w:tc>
      </w:tr>
      <w:tr w:rsidR="00DF2BB7" w:rsidRPr="00233DFD" w14:paraId="057D6A1E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282862F4" w14:textId="77777777" w:rsidR="00DF2BB7" w:rsidRPr="00310141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  <w:b/>
              </w:rPr>
            </w:pPr>
            <w:r w:rsidRPr="00233DFD">
              <w:rPr>
                <w:rFonts w:ascii="Arial Narrow" w:hAnsi="Arial Narrow" w:cstheme="majorHAnsi"/>
                <w:bCs/>
                <w:sz w:val="18"/>
                <w:szCs w:val="18"/>
              </w:rPr>
              <w:t>Quantité</w:t>
            </w:r>
          </w:p>
        </w:tc>
        <w:tc>
          <w:tcPr>
            <w:tcW w:w="1788" w:type="dxa"/>
            <w:gridSpan w:val="2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068E6A9" w14:textId="77777777" w:rsidR="00DF2BB7" w:rsidRPr="00310141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  <w:b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 xml:space="preserve">N. article </w:t>
            </w:r>
          </w:p>
        </w:tc>
        <w:tc>
          <w:tcPr>
            <w:tcW w:w="2128" w:type="dxa"/>
            <w:tcBorders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4365A7D4" w14:textId="77777777" w:rsidR="00DF2BB7" w:rsidRPr="00310141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  <w:b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Longueur du cable: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2DE43FF7" w14:textId="77777777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bCs/>
                <w:sz w:val="18"/>
                <w:szCs w:val="18"/>
              </w:rPr>
              <w:t>Quantité</w:t>
            </w:r>
          </w:p>
        </w:tc>
        <w:tc>
          <w:tcPr>
            <w:tcW w:w="958" w:type="dxa"/>
            <w:shd w:val="clear" w:color="auto" w:fill="auto"/>
          </w:tcPr>
          <w:p w14:paraId="2876B94E" w14:textId="77777777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 xml:space="preserve">N. article </w:t>
            </w:r>
          </w:p>
        </w:tc>
        <w:tc>
          <w:tcPr>
            <w:tcW w:w="3649" w:type="dxa"/>
            <w:shd w:val="clear" w:color="auto" w:fill="auto"/>
          </w:tcPr>
          <w:p w14:paraId="6DAF9F41" w14:textId="77777777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  <w:lang w:val="en-US"/>
              </w:rPr>
            </w:pPr>
          </w:p>
        </w:tc>
      </w:tr>
      <w:tr w:rsidR="00DF2BB7" w:rsidRPr="0078003B" w14:paraId="153AE20E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75CAAC9" w14:textId="77777777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7910A919" w14:textId="77777777" w:rsidR="00DF2BB7" w:rsidRPr="003467E5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R865697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0F341A3F" w14:textId="77777777" w:rsidR="00DF2BB7" w:rsidRPr="003467E5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10m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5CDFA798" w14:textId="77777777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shd w:val="clear" w:color="auto" w:fill="auto"/>
          </w:tcPr>
          <w:p w14:paraId="0B2D61B7" w14:textId="4E96B524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</w:rPr>
              <w:t>R850619</w:t>
            </w:r>
          </w:p>
        </w:tc>
        <w:tc>
          <w:tcPr>
            <w:tcW w:w="3649" w:type="dxa"/>
            <w:shd w:val="clear" w:color="auto" w:fill="auto"/>
          </w:tcPr>
          <w:p w14:paraId="670A67BE" w14:textId="77777777" w:rsidR="00DF2BB7" w:rsidRPr="0078003B" w:rsidRDefault="00DF2BB7" w:rsidP="00DF2BB7">
            <w:pPr>
              <w:spacing w:before="80" w:after="40" w:line="240" w:lineRule="auto"/>
              <w:rPr>
                <w:rFonts w:ascii="Arial Narrow" w:hAnsi="Arial Narrow"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40m</w:t>
            </w:r>
          </w:p>
        </w:tc>
      </w:tr>
      <w:tr w:rsidR="00DF2BB7" w:rsidRPr="0078003B" w14:paraId="2A6F1544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0EFEFA7F" w14:textId="77777777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66DC9195" w14:textId="77777777" w:rsidR="00DF2BB7" w:rsidRPr="003467E5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</w:rPr>
              <w:t>R850617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36C9EADB" w14:textId="77777777" w:rsidR="00DF2BB7" w:rsidRPr="003467E5" w:rsidRDefault="00DF2BB7" w:rsidP="00DF2BB7">
            <w:pPr>
              <w:spacing w:before="80" w:after="40" w:line="240" w:lineRule="auto"/>
              <w:rPr>
                <w:rFonts w:asciiTheme="majorHAnsi" w:hAnsiTheme="majorHAnsi" w:cstheme="majorHAnsi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20m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7B439258" w14:textId="52C4B2F5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shd w:val="clear" w:color="auto" w:fill="auto"/>
          </w:tcPr>
          <w:p w14:paraId="6A524269" w14:textId="0C95DD54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78003B">
              <w:rPr>
                <w:rFonts w:ascii="Arial Narrow" w:hAnsi="Arial Narrow" w:cstheme="majorHAnsi"/>
                <w:sz w:val="18"/>
                <w:szCs w:val="18"/>
              </w:rPr>
              <w:t>R852481</w:t>
            </w:r>
            <w:r w:rsidRPr="005118CA">
              <w:t xml:space="preserve"> </w:t>
            </w:r>
          </w:p>
        </w:tc>
        <w:tc>
          <w:tcPr>
            <w:tcW w:w="3649" w:type="dxa"/>
            <w:shd w:val="clear" w:color="auto" w:fill="auto"/>
          </w:tcPr>
          <w:p w14:paraId="70CAAD81" w14:textId="6C58A0ED" w:rsidR="00DF2BB7" w:rsidRPr="0078003B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5118CA">
              <w:rPr>
                <w:rFonts w:ascii="Arial Narrow" w:hAnsi="Arial Narrow" w:cstheme="majorHAnsi"/>
                <w:noProof/>
                <w:sz w:val="18"/>
                <w:szCs w:val="18"/>
              </w:rPr>
              <w:drawing>
                <wp:anchor distT="0" distB="0" distL="114300" distR="114300" simplePos="0" relativeHeight="251658247" behindDoc="1" locked="0" layoutInCell="1" allowOverlap="1" wp14:anchorId="58C74962" wp14:editId="33B2C309">
                  <wp:simplePos x="0" y="0"/>
                  <wp:positionH relativeFrom="column">
                    <wp:posOffset>1774825</wp:posOffset>
                  </wp:positionH>
                  <wp:positionV relativeFrom="paragraph">
                    <wp:posOffset>33020</wp:posOffset>
                  </wp:positionV>
                  <wp:extent cx="471170" cy="302895"/>
                  <wp:effectExtent l="0" t="0" r="5080" b="1905"/>
                  <wp:wrapNone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70" cy="302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 Narrow" w:hAnsi="Arial Narrow" w:cstheme="majorHAnsi"/>
                <w:sz w:val="18"/>
                <w:szCs w:val="18"/>
              </w:rPr>
              <w:t>P</w:t>
            </w:r>
            <w:r w:rsidRPr="0078003B">
              <w:rPr>
                <w:rFonts w:ascii="Arial Narrow" w:hAnsi="Arial Narrow" w:cstheme="majorHAnsi"/>
                <w:sz w:val="18"/>
                <w:szCs w:val="18"/>
              </w:rPr>
              <w:t xml:space="preserve">rise </w:t>
            </w:r>
            <w:r>
              <w:rPr>
                <w:rFonts w:ascii="Arial Narrow" w:hAnsi="Arial Narrow" w:cstheme="majorHAnsi"/>
                <w:sz w:val="18"/>
                <w:szCs w:val="18"/>
              </w:rPr>
              <w:t>apparent DA</w:t>
            </w:r>
            <w:r w:rsidRPr="0078003B">
              <w:rPr>
                <w:rFonts w:ascii="Arial Narrow" w:hAnsi="Arial Narrow" w:cstheme="majorHAnsi"/>
                <w:sz w:val="18"/>
                <w:szCs w:val="18"/>
              </w:rPr>
              <w:t xml:space="preserve"> </w:t>
            </w:r>
            <w:r w:rsidRPr="00B10AD6">
              <w:rPr>
                <w:rFonts w:ascii="Arial Narrow" w:hAnsi="Arial Narrow" w:cstheme="majorHAnsi"/>
                <w:sz w:val="18"/>
                <w:szCs w:val="18"/>
              </w:rPr>
              <w:t>74x74, H54</w:t>
            </w:r>
          </w:p>
        </w:tc>
      </w:tr>
      <w:tr w:rsidR="00DF2BB7" w:rsidRPr="00B10AD6" w14:paraId="4D05CC81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028F9EA9" w14:textId="77777777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5AC65B69" w14:textId="77777777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</w:rPr>
              <w:t>R850618</w:t>
            </w:r>
          </w:p>
        </w:tc>
        <w:tc>
          <w:tcPr>
            <w:tcW w:w="212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06ADB6D3" w14:textId="77777777" w:rsidR="00DF2BB7" w:rsidRPr="00233DFD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szCs w:val="18"/>
                <w:lang w:val="en-US"/>
              </w:rPr>
              <w:t>30m</w:t>
            </w:r>
          </w:p>
        </w:tc>
        <w:tc>
          <w:tcPr>
            <w:tcW w:w="849" w:type="dxa"/>
            <w:tcBorders>
              <w:left w:val="single" w:sz="18" w:space="0" w:color="auto"/>
            </w:tcBorders>
            <w:shd w:val="clear" w:color="auto" w:fill="auto"/>
          </w:tcPr>
          <w:p w14:paraId="514B6171" w14:textId="5785D092" w:rsidR="00DF2BB7" w:rsidRPr="00DF0026" w:rsidRDefault="00DF2BB7" w:rsidP="00DF2BB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958" w:type="dxa"/>
            <w:shd w:val="clear" w:color="auto" w:fill="auto"/>
          </w:tcPr>
          <w:p w14:paraId="53E60D02" w14:textId="439F4F73" w:rsidR="00DF2BB7" w:rsidRDefault="00DF2BB7" w:rsidP="00DF2BB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E00100">
              <w:rPr>
                <w:rFonts w:ascii="Arial Narrow" w:hAnsi="Arial Narrow"/>
                <w:sz w:val="18"/>
                <w:szCs w:val="18"/>
              </w:rPr>
              <w:t>R852489</w:t>
            </w:r>
          </w:p>
        </w:tc>
        <w:tc>
          <w:tcPr>
            <w:tcW w:w="3649" w:type="dxa"/>
            <w:shd w:val="clear" w:color="auto" w:fill="auto"/>
          </w:tcPr>
          <w:p w14:paraId="3B8DE137" w14:textId="51B7C385" w:rsidR="00DF2BB7" w:rsidRPr="00B10AD6" w:rsidRDefault="00DF2BB7" w:rsidP="00DF2BB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58248" behindDoc="1" locked="0" layoutInCell="1" allowOverlap="1" wp14:anchorId="11D4AFDE" wp14:editId="4FF23084">
                  <wp:simplePos x="0" y="0"/>
                  <wp:positionH relativeFrom="column">
                    <wp:posOffset>1870075</wp:posOffset>
                  </wp:positionH>
                  <wp:positionV relativeFrom="paragraph">
                    <wp:posOffset>-4445</wp:posOffset>
                  </wp:positionV>
                  <wp:extent cx="349250" cy="304800"/>
                  <wp:effectExtent l="0" t="0" r="0" b="0"/>
                  <wp:wrapNone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 Narrow" w:hAnsi="Arial Narrow"/>
                <w:sz w:val="18"/>
                <w:szCs w:val="18"/>
              </w:rPr>
              <w:t>Coupleur 2 x LC APC p</w:t>
            </w:r>
            <w:r w:rsidRPr="00E00100">
              <w:rPr>
                <w:rFonts w:ascii="Arial Narrow" w:hAnsi="Arial Narrow"/>
                <w:sz w:val="18"/>
                <w:szCs w:val="18"/>
              </w:rPr>
              <w:t xml:space="preserve">our boitier </w:t>
            </w:r>
            <w:r>
              <w:rPr>
                <w:rFonts w:ascii="Arial Narrow" w:hAnsi="Arial Narrow"/>
                <w:sz w:val="18"/>
                <w:szCs w:val="18"/>
              </w:rPr>
              <w:t xml:space="preserve">prise </w:t>
            </w:r>
          </w:p>
        </w:tc>
      </w:tr>
      <w:tr w:rsidR="007B15E7" w:rsidRPr="00B10AD6" w14:paraId="15563CC3" w14:textId="77777777" w:rsidTr="007B15E7">
        <w:trPr>
          <w:gridAfter w:val="1"/>
          <w:wAfter w:w="8" w:type="dxa"/>
          <w:trHeight w:val="518"/>
        </w:trPr>
        <w:tc>
          <w:tcPr>
            <w:tcW w:w="10703" w:type="dxa"/>
            <w:gridSpan w:val="7"/>
          </w:tcPr>
          <w:p w14:paraId="34CBB7CA" w14:textId="77777777" w:rsidR="007B15E7" w:rsidRDefault="007B15E7" w:rsidP="007B15E7">
            <w:pPr>
              <w:jc w:val="center"/>
              <w:rPr>
                <w:rFonts w:asciiTheme="majorHAnsi" w:eastAsia="Arial Unicode MS" w:hAnsiTheme="majorHAnsi" w:cstheme="majorHAnsi"/>
                <w:b/>
                <w:sz w:val="32"/>
                <w:szCs w:val="32"/>
              </w:rPr>
            </w:pP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50" behindDoc="1" locked="0" layoutInCell="1" allowOverlap="1" wp14:anchorId="6CF8D0F3" wp14:editId="2074F071">
                  <wp:simplePos x="0" y="0"/>
                  <wp:positionH relativeFrom="column">
                    <wp:posOffset>5861050</wp:posOffset>
                  </wp:positionH>
                  <wp:positionV relativeFrom="paragraph">
                    <wp:posOffset>28575</wp:posOffset>
                  </wp:positionV>
                  <wp:extent cx="868045" cy="661670"/>
                  <wp:effectExtent l="0" t="0" r="8255" b="508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49" behindDoc="1" locked="0" layoutInCell="1" allowOverlap="1" wp14:anchorId="4138E3C3" wp14:editId="3E8678F8">
                  <wp:simplePos x="0" y="0"/>
                  <wp:positionH relativeFrom="column">
                    <wp:posOffset>4442142</wp:posOffset>
                  </wp:positionH>
                  <wp:positionV relativeFrom="paragraph">
                    <wp:posOffset>34290</wp:posOffset>
                  </wp:positionV>
                  <wp:extent cx="932815" cy="600075"/>
                  <wp:effectExtent l="0" t="0" r="635" b="9525"/>
                  <wp:wrapNone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51" behindDoc="1" locked="0" layoutInCell="1" allowOverlap="1" wp14:anchorId="47DBA6B9" wp14:editId="5097DEDF">
                  <wp:simplePos x="0" y="0"/>
                  <wp:positionH relativeFrom="column">
                    <wp:posOffset>176213</wp:posOffset>
                  </wp:positionH>
                  <wp:positionV relativeFrom="paragraph">
                    <wp:posOffset>45085</wp:posOffset>
                  </wp:positionV>
                  <wp:extent cx="590550" cy="574675"/>
                  <wp:effectExtent l="0" t="0" r="0" b="0"/>
                  <wp:wrapNone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52" behindDoc="1" locked="0" layoutInCell="1" allowOverlap="1" wp14:anchorId="6D4DFEC7" wp14:editId="64341C77">
                  <wp:simplePos x="0" y="0"/>
                  <wp:positionH relativeFrom="column">
                    <wp:posOffset>1651000</wp:posOffset>
                  </wp:positionH>
                  <wp:positionV relativeFrom="paragraph">
                    <wp:posOffset>90170</wp:posOffset>
                  </wp:positionV>
                  <wp:extent cx="572135" cy="541020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54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2C4B6C" w14:textId="73416A06" w:rsidR="007B15E7" w:rsidRDefault="007B15E7" w:rsidP="007B15E7">
            <w:pPr>
              <w:spacing w:before="80" w:after="40" w:line="240" w:lineRule="auto"/>
              <w:jc w:val="center"/>
              <w:rPr>
                <w:rFonts w:ascii="Arial Narrow" w:hAnsi="Arial Narrow"/>
                <w:noProof/>
                <w:sz w:val="18"/>
                <w:szCs w:val="18"/>
              </w:rPr>
            </w:pPr>
            <w:r w:rsidRPr="65EE07B7">
              <w:rPr>
                <w:rFonts w:asciiTheme="majorHAnsi" w:eastAsia="Arial Unicode MS" w:hAnsiTheme="majorHAnsi" w:cstheme="majorBidi"/>
                <w:b/>
                <w:bCs/>
                <w:sz w:val="32"/>
                <w:szCs w:val="32"/>
              </w:rPr>
              <w:t xml:space="preserve">BEP </w:t>
            </w:r>
            <w:r w:rsidRPr="65EE07B7"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  <w:t>= HAK</w:t>
            </w:r>
          </w:p>
        </w:tc>
      </w:tr>
      <w:tr w:rsidR="007B15E7" w:rsidRPr="00B10AD6" w14:paraId="0BF56CE0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2DC5C27E" w14:textId="3E34EAF4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6C32BBA" w14:textId="0F2677CC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262E31">
              <w:rPr>
                <w:rFonts w:asciiTheme="majorHAnsi" w:hAnsiTheme="majorHAnsi" w:cstheme="majorHAnsi"/>
                <w:sz w:val="20"/>
                <w:szCs w:val="20"/>
              </w:rPr>
              <w:t>R923460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587141C8" w14:textId="7F34E8F6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262E31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OTO@BEP type HAK 1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(BEP complet avec entrées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,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cassette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et p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rise OTO 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x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LC)</w:t>
            </w:r>
          </w:p>
        </w:tc>
      </w:tr>
      <w:tr w:rsidR="007B15E7" w:rsidRPr="00B10AD6" w14:paraId="52F2FC77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615E9155" w14:textId="7B63FDEF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3FA606B" w14:textId="4611C09F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921959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751A9FC" w14:textId="321764E9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1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trées et cassettes)</w:t>
            </w:r>
          </w:p>
        </w:tc>
      </w:tr>
      <w:tr w:rsidR="007B15E7" w:rsidRPr="00B10AD6" w14:paraId="08458F9B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58ECA05F" w14:textId="46870D9E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D1390D" w14:textId="46225179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914376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5D8667B6" w14:textId="2D9C5817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4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-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7B15E7" w:rsidRPr="00B10AD6" w14:paraId="481A5C77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6FA2E2A8" w14:textId="61EC289E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DE2D75" w14:textId="3BDF336E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914377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2482C709" w14:textId="7CC4CA5D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7B15E7" w:rsidRPr="00B10AD6" w14:paraId="7818CAE0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365A23E9" w14:textId="42095FC5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lastRenderedPageBreak/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="00C33C98">
              <w:tab/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2083F3" w14:textId="69B281BA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4E186D">
              <w:rPr>
                <w:rFonts w:asciiTheme="majorHAnsi" w:hAnsiTheme="majorHAnsi" w:cstheme="majorHAnsi"/>
                <w:sz w:val="20"/>
                <w:szCs w:val="20"/>
              </w:rPr>
              <w:t>921943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6972E71A" w14:textId="0027A1BA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Venus-FLA 12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7B15E7" w:rsidRPr="00B10AD6" w14:paraId="102F12B4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6A2BEBEF" w14:textId="0B74184B" w:rsidR="007B15E7" w:rsidRPr="00DF0026" w:rsidRDefault="007B15E7" w:rsidP="007B15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0713B4" w14:textId="7FD49FCE" w:rsidR="007B15E7" w:rsidRPr="00233DFD" w:rsidRDefault="007B15E7" w:rsidP="007B15E7">
            <w:pPr>
              <w:spacing w:before="80" w:after="40" w:line="240" w:lineRule="auto"/>
              <w:rPr>
                <w:rFonts w:ascii="Arial Narrow" w:hAnsi="Arial Narrow" w:cstheme="majorHAnsi"/>
                <w:sz w:val="18"/>
                <w:szCs w:val="18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871572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548BBF19" w14:textId="1B0390A6" w:rsidR="007B15E7" w:rsidRDefault="007B15E7" w:rsidP="007B15E7">
            <w:pPr>
              <w:spacing w:before="80" w:after="40" w:line="240" w:lineRule="auto"/>
              <w:rPr>
                <w:rFonts w:ascii="Arial Narrow" w:hAnsi="Arial Narrow"/>
                <w:noProof/>
                <w:sz w:val="18"/>
                <w:szCs w:val="18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24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FXL 24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7B15E7" w:rsidRPr="00B10AD6" w14:paraId="531D395D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35E1E1B6" w14:textId="58510540" w:rsidR="007B15E7" w:rsidRPr="00364ADC" w:rsidRDefault="007B15E7" w:rsidP="007B15E7">
            <w:pPr>
              <w:ind w:left="-381" w:firstLine="381"/>
              <w:jc w:val="both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59CDD8E" w14:textId="374344CA" w:rsidR="007B15E7" w:rsidRPr="00851866" w:rsidRDefault="007B15E7" w:rsidP="007B15E7">
            <w:pPr>
              <w:spacing w:before="80" w:after="4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R921944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5DEC73A4" w14:textId="2AB2B960" w:rsidR="007B15E7" w:rsidRPr="0048520F" w:rsidRDefault="007B15E7" w:rsidP="007B15E7">
            <w:pPr>
              <w:spacing w:before="80" w:after="40" w:line="240" w:lineRule="auto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36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FXXL 36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7B15E7" w:rsidRPr="00B10AD6" w14:paraId="3B9AAD68" w14:textId="77777777" w:rsidTr="007B15E7">
        <w:trPr>
          <w:gridAfter w:val="1"/>
          <w:wAfter w:w="8" w:type="dxa"/>
          <w:trHeight w:val="518"/>
        </w:trPr>
        <w:tc>
          <w:tcPr>
            <w:tcW w:w="1331" w:type="dxa"/>
            <w:tcBorders>
              <w:right w:val="single" w:sz="4" w:space="0" w:color="auto"/>
            </w:tcBorders>
            <w:shd w:val="clear" w:color="auto" w:fill="auto"/>
          </w:tcPr>
          <w:p w14:paraId="232E7602" w14:textId="257E5000" w:rsidR="007B15E7" w:rsidRPr="00364ADC" w:rsidRDefault="007B15E7" w:rsidP="007B15E7">
            <w:pPr>
              <w:ind w:left="-381" w:firstLine="381"/>
              <w:jc w:val="both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78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7200AB" w14:textId="79CFC559" w:rsidR="007B15E7" w:rsidRPr="00851866" w:rsidRDefault="007B15E7" w:rsidP="007B15E7">
            <w:pPr>
              <w:spacing w:before="80" w:after="40" w:line="240" w:lineRule="auto"/>
              <w:rPr>
                <w:rFonts w:asciiTheme="majorHAnsi" w:hAnsiTheme="majorHAnsi" w:cstheme="majorHAnsi"/>
                <w:sz w:val="20"/>
                <w:szCs w:val="20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C92F22">
              <w:rPr>
                <w:rFonts w:asciiTheme="majorHAnsi" w:hAnsiTheme="majorHAnsi" w:cstheme="majorHAnsi"/>
                <w:sz w:val="20"/>
                <w:szCs w:val="20"/>
              </w:rPr>
              <w:t>871573</w:t>
            </w:r>
          </w:p>
        </w:tc>
        <w:tc>
          <w:tcPr>
            <w:tcW w:w="7584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58908712" w14:textId="32D2CDC3" w:rsidR="007B15E7" w:rsidRPr="0048520F" w:rsidRDefault="007B15E7" w:rsidP="007B15E7">
            <w:pPr>
              <w:spacing w:before="80" w:after="40" w:line="240" w:lineRule="auto"/>
              <w:rPr>
                <w:rFonts w:asciiTheme="majorHAnsi" w:hAnsiTheme="majorHAnsi" w:cstheme="majorHAnsi"/>
                <w:b/>
                <w:sz w:val="20"/>
                <w:szCs w:val="20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72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Box FXXL 72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</w:tbl>
    <w:p w14:paraId="5BE24938" w14:textId="77777777" w:rsidR="00D0452E" w:rsidRDefault="00D0452E" w:rsidP="00CF0735">
      <w:pPr>
        <w:tabs>
          <w:tab w:val="left" w:pos="3930"/>
        </w:tabs>
        <w:rPr>
          <w:rFonts w:ascii="Arial Narrow" w:eastAsia="Arial Unicode MS" w:hAnsi="Arial Narrow" w:cs="Arial Unicode MS"/>
          <w:sz w:val="18"/>
          <w:szCs w:val="18"/>
          <w:lang w:eastAsia="fr-FR"/>
        </w:rPr>
      </w:pPr>
    </w:p>
    <w:p w14:paraId="3AC714FA" w14:textId="5B165D4A" w:rsidR="00951C77" w:rsidRDefault="00951C77" w:rsidP="00CF0735">
      <w:pPr>
        <w:tabs>
          <w:tab w:val="left" w:pos="3930"/>
        </w:tabs>
        <w:rPr>
          <w:rFonts w:ascii="Arial Narrow" w:eastAsia="Arial Unicode MS" w:hAnsi="Arial Narrow" w:cs="Arial Unicode MS"/>
          <w:sz w:val="18"/>
          <w:szCs w:val="18"/>
          <w:lang w:eastAsia="fr-FR"/>
        </w:rPr>
      </w:pPr>
    </w:p>
    <w:p w14:paraId="00F56258" w14:textId="53808042" w:rsidR="00951C77" w:rsidRPr="007B15E7" w:rsidRDefault="001B1F15" w:rsidP="00951C77">
      <w:pPr>
        <w:rPr>
          <w:rFonts w:ascii="Arial Narrow" w:eastAsia="Arial Unicode MS" w:hAnsi="Arial Narrow" w:cs="Arial Unicode MS"/>
          <w:sz w:val="18"/>
          <w:szCs w:val="18"/>
          <w:lang w:eastAsia="fr-FR"/>
        </w:rPr>
      </w:pPr>
      <w:r>
        <w:rPr>
          <w:rFonts w:ascii="Arial Narrow" w:eastAsia="Arial Unicode MS" w:hAnsi="Arial Narrow" w:cs="Arial Unicode MS"/>
          <w:noProof/>
          <w:sz w:val="18"/>
          <w:szCs w:val="18"/>
          <w:lang w:eastAsia="fr-FR"/>
        </w:rPr>
        <w:drawing>
          <wp:inline distT="0" distB="0" distL="0" distR="0" wp14:anchorId="7CD4B101" wp14:editId="08E4FB11">
            <wp:extent cx="6315710" cy="3792220"/>
            <wp:effectExtent l="0" t="0" r="889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1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4558F8" w14:textId="77777777" w:rsidR="007B15E7" w:rsidRDefault="007B15E7" w:rsidP="00FE23DE">
      <w:pPr>
        <w:rPr>
          <w:rFonts w:ascii="Arial" w:hAnsi="Arial"/>
          <w:sz w:val="18"/>
          <w:szCs w:val="18"/>
          <w:lang w:eastAsia="fr-CH"/>
        </w:rPr>
      </w:pPr>
    </w:p>
    <w:p w14:paraId="3696D627" w14:textId="568624F9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53A2716E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19E66BF2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37C7D45E" w14:textId="09F066F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A81026">
        <w:rPr>
          <w:rFonts w:ascii="Arial" w:hAnsi="Arial"/>
          <w:sz w:val="18"/>
          <w:szCs w:val="18"/>
          <w:lang w:eastAsia="fr-CH"/>
        </w:rPr>
        <w:t>5</w:t>
      </w:r>
      <w:r w:rsidRPr="00F15CE8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082AEF7F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sectPr w:rsidR="00FE23DE" w:rsidRPr="00F15CE8" w:rsidSect="004553F3">
      <w:headerReference w:type="default" r:id="rId24"/>
      <w:footerReference w:type="default" r:id="rId25"/>
      <w:headerReference w:type="first" r:id="rId26"/>
      <w:footerReference w:type="first" r:id="rId27"/>
      <w:pgSz w:w="11906" w:h="16838" w:code="9"/>
      <w:pgMar w:top="720" w:right="720" w:bottom="720" w:left="720" w:header="432" w:footer="0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20B0B1" w14:textId="77777777" w:rsidR="00F36431" w:rsidRDefault="00F36431" w:rsidP="002423A2">
      <w:pPr>
        <w:spacing w:line="240" w:lineRule="auto"/>
      </w:pPr>
      <w:r>
        <w:separator/>
      </w:r>
    </w:p>
    <w:p w14:paraId="3D27765B" w14:textId="77777777" w:rsidR="00F36431" w:rsidRDefault="00F36431"/>
  </w:endnote>
  <w:endnote w:type="continuationSeparator" w:id="0">
    <w:p w14:paraId="0F02E140" w14:textId="77777777" w:rsidR="00F36431" w:rsidRDefault="00F36431" w:rsidP="002423A2">
      <w:pPr>
        <w:spacing w:line="240" w:lineRule="auto"/>
      </w:pPr>
      <w:r>
        <w:continuationSeparator/>
      </w:r>
    </w:p>
    <w:p w14:paraId="7C881D9A" w14:textId="77777777" w:rsidR="00F36431" w:rsidRDefault="00F36431"/>
  </w:endnote>
  <w:endnote w:type="continuationNotice" w:id="1">
    <w:p w14:paraId="386DB823" w14:textId="77777777" w:rsidR="00F36431" w:rsidRDefault="00F3643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7DE38" w14:textId="50F68820" w:rsidR="00743E81" w:rsidRDefault="00743E81" w:rsidP="00743E81">
    <w:pPr>
      <w:pStyle w:val="Pieddepage"/>
      <w:jc w:val="center"/>
    </w:pPr>
    <w:r>
      <w:rPr>
        <w:szCs w:val="16"/>
      </w:rPr>
      <w:t>Version 03.</w:t>
    </w:r>
    <w:r w:rsidR="00CF0735">
      <w:rPr>
        <w:szCs w:val="16"/>
      </w:rPr>
      <w:t>2</w:t>
    </w:r>
    <w:r w:rsidR="001B1F15">
      <w:rPr>
        <w:szCs w:val="16"/>
      </w:rPr>
      <w:t>025</w:t>
    </w:r>
    <w:r>
      <w:rPr>
        <w:szCs w:val="16"/>
      </w:rPr>
      <w:t xml:space="preserve"> - </w:t>
    </w:r>
    <w:r w:rsidR="00B006FD" w:rsidRPr="00750181">
      <w:rPr>
        <w:szCs w:val="16"/>
      </w:rPr>
      <w:t>Sous réserve de modifications</w:t>
    </w:r>
    <w:r w:rsidR="00B006FD">
      <w:rPr>
        <w:szCs w:val="16"/>
      </w:rPr>
      <w:t xml:space="preserve"> R&amp;M</w:t>
    </w:r>
  </w:p>
  <w:p w14:paraId="6B2125A9" w14:textId="5010E2DA" w:rsidR="00E776B0" w:rsidRPr="00743E81" w:rsidRDefault="00B006FD" w:rsidP="00743E81">
    <w:pPr>
      <w:pStyle w:val="Pieddepage"/>
      <w:jc w:val="center"/>
      <w:rPr>
        <w:b/>
      </w:rPr>
    </w:pPr>
    <w:r w:rsidRPr="00743E81">
      <w:rPr>
        <w:b/>
      </w:rPr>
      <w:t xml:space="preserve">Adresse E-Mail pour les commandes :  </w:t>
    </w:r>
    <w:hyperlink r:id="rId1" w:history="1">
      <w:r w:rsidRPr="00743E81">
        <w:rPr>
          <w:rStyle w:val="Lienhypertexte"/>
          <w:b/>
        </w:rPr>
        <w:t>che@rdm.com</w:t>
      </w:r>
    </w:hyperlink>
    <w:r w:rsidRPr="00743E81">
      <w:rPr>
        <w:b/>
      </w:rPr>
      <w:t xml:space="preserve"> Téléphone : 044 931 97 77</w:t>
    </w:r>
  </w:p>
  <w:p w14:paraId="4C8F4281" w14:textId="77777777" w:rsidR="00626366" w:rsidRDefault="00626366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CB666" w14:textId="7D4F08B7" w:rsidR="00626366" w:rsidRDefault="00626366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5C20A9">
      <w:rPr>
        <w:rFonts w:cstheme="majorHAnsi"/>
        <w:b/>
        <w:noProof/>
        <w:color w:val="777777" w:themeColor="text2"/>
        <w:sz w:val="12"/>
        <w:szCs w:val="12"/>
      </w:rPr>
      <w:t>DRAFT____Group E Bon de commande FTTH 2021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7F9527" w14:textId="77777777" w:rsidR="00F36431" w:rsidRDefault="00F36431" w:rsidP="002423A2">
      <w:pPr>
        <w:spacing w:line="240" w:lineRule="auto"/>
      </w:pPr>
      <w:r>
        <w:separator/>
      </w:r>
    </w:p>
    <w:p w14:paraId="5D89FA1E" w14:textId="77777777" w:rsidR="00F36431" w:rsidRDefault="00F36431"/>
  </w:footnote>
  <w:footnote w:type="continuationSeparator" w:id="0">
    <w:p w14:paraId="5BE87E3D" w14:textId="77777777" w:rsidR="00F36431" w:rsidRDefault="00F36431" w:rsidP="002423A2">
      <w:pPr>
        <w:spacing w:line="240" w:lineRule="auto"/>
      </w:pPr>
      <w:r>
        <w:continuationSeparator/>
      </w:r>
    </w:p>
    <w:p w14:paraId="013FDE61" w14:textId="77777777" w:rsidR="00F36431" w:rsidRDefault="00F36431"/>
  </w:footnote>
  <w:footnote w:type="continuationNotice" w:id="1">
    <w:p w14:paraId="416B0A63" w14:textId="77777777" w:rsidR="00F36431" w:rsidRDefault="00F3643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08525" w14:textId="35CED3C6" w:rsidR="00E776B0" w:rsidRPr="005D4584" w:rsidRDefault="00B9369D" w:rsidP="000824D1">
    <w:pPr>
      <w:pStyle w:val="En-tte"/>
      <w:jc w:val="center"/>
      <w:rPr>
        <w:b/>
        <w:bCs/>
        <w:sz w:val="24"/>
        <w:szCs w:val="40"/>
      </w:rPr>
    </w:pPr>
    <w:r>
      <w:rPr>
        <w:noProof/>
        <w:lang w:eastAsia="fr-CH"/>
      </w:rPr>
      <w:drawing>
        <wp:anchor distT="0" distB="0" distL="114300" distR="114300" simplePos="0" relativeHeight="251658240" behindDoc="0" locked="0" layoutInCell="1" allowOverlap="1" wp14:anchorId="5192253B" wp14:editId="37FBECCA">
          <wp:simplePos x="0" y="0"/>
          <wp:positionH relativeFrom="margin">
            <wp:posOffset>5768340</wp:posOffset>
          </wp:positionH>
          <wp:positionV relativeFrom="paragraph">
            <wp:posOffset>68580</wp:posOffset>
          </wp:positionV>
          <wp:extent cx="425975" cy="109193"/>
          <wp:effectExtent l="0" t="0" r="0" b="5715"/>
          <wp:wrapNone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5975" cy="109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85262">
      <w:rPr>
        <w:b/>
        <w:bCs/>
        <w:sz w:val="24"/>
        <w:szCs w:val="40"/>
      </w:rPr>
      <w:t>B</w:t>
    </w:r>
    <w:r w:rsidR="00785262" w:rsidRPr="005D4584">
      <w:rPr>
        <w:b/>
        <w:bCs/>
        <w:sz w:val="24"/>
        <w:szCs w:val="40"/>
      </w:rPr>
      <w:t>on de commande</w:t>
    </w:r>
  </w:p>
  <w:p w14:paraId="1DDC2D70" w14:textId="65CBB1AE" w:rsidR="00626366" w:rsidRPr="00684375" w:rsidRDefault="00626366" w:rsidP="00FE3687">
    <w:pPr>
      <w:pStyle w:val="En-tte"/>
      <w:tabs>
        <w:tab w:val="left" w:pos="3665"/>
      </w:tabs>
      <w:rPr>
        <w:sz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933"/>
      <w:gridCol w:w="4285"/>
    </w:tblGrid>
    <w:tr w:rsidR="00626366" w:rsidRPr="00947657" w14:paraId="611A781C" w14:textId="77777777" w:rsidTr="009F2039">
      <w:trPr>
        <w:trHeight w:val="340"/>
      </w:trPr>
      <w:tc>
        <w:tcPr>
          <w:tcW w:w="2676" w:type="pct"/>
        </w:tcPr>
        <w:p w14:paraId="5A0C9CA2" w14:textId="77777777" w:rsidR="00626366" w:rsidRPr="00947657" w:rsidRDefault="00626366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12" name="Imag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30E1CA4B" w14:textId="77777777" w:rsidR="00626366" w:rsidRPr="00947657" w:rsidRDefault="00626366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14" name="Imag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F7EB458" w14:textId="77777777" w:rsidR="00626366" w:rsidRDefault="00626366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39BC23BB"/>
    <w:multiLevelType w:val="hybridMultilevel"/>
    <w:tmpl w:val="DE32CA82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F04D1A"/>
    <w:multiLevelType w:val="multilevel"/>
    <w:tmpl w:val="C812CDBA"/>
    <w:numStyleLink w:val="SITelPuces"/>
  </w:abstractNum>
  <w:abstractNum w:abstractNumId="15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6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7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0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1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3" w15:restartNumberingAfterBreak="0">
    <w:nsid w:val="6C124618"/>
    <w:multiLevelType w:val="multilevel"/>
    <w:tmpl w:val="6E089A12"/>
    <w:numStyleLink w:val="SITelNumrotation"/>
  </w:abstractNum>
  <w:abstractNum w:abstractNumId="24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5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1342705508">
    <w:abstractNumId w:val="6"/>
  </w:num>
  <w:num w:numId="2" w16cid:durableId="416754579">
    <w:abstractNumId w:val="2"/>
  </w:num>
  <w:num w:numId="3" w16cid:durableId="2096900996">
    <w:abstractNumId w:val="5"/>
  </w:num>
  <w:num w:numId="4" w16cid:durableId="1370568693">
    <w:abstractNumId w:val="0"/>
  </w:num>
  <w:num w:numId="5" w16cid:durableId="1143504123">
    <w:abstractNumId w:val="12"/>
  </w:num>
  <w:num w:numId="6" w16cid:durableId="404882505">
    <w:abstractNumId w:val="22"/>
  </w:num>
  <w:num w:numId="7" w16cid:durableId="1974166460">
    <w:abstractNumId w:val="14"/>
  </w:num>
  <w:num w:numId="8" w16cid:durableId="145637086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846555534">
    <w:abstractNumId w:val="1"/>
  </w:num>
  <w:num w:numId="10" w16cid:durableId="125196998">
    <w:abstractNumId w:val="10"/>
  </w:num>
  <w:num w:numId="11" w16cid:durableId="561719769">
    <w:abstractNumId w:val="23"/>
  </w:num>
  <w:num w:numId="12" w16cid:durableId="1530602161">
    <w:abstractNumId w:val="25"/>
  </w:num>
  <w:num w:numId="13" w16cid:durableId="2144495517">
    <w:abstractNumId w:val="21"/>
  </w:num>
  <w:num w:numId="14" w16cid:durableId="1067605849">
    <w:abstractNumId w:val="18"/>
  </w:num>
  <w:num w:numId="15" w16cid:durableId="237718009">
    <w:abstractNumId w:val="19"/>
  </w:num>
  <w:num w:numId="16" w16cid:durableId="1875773275">
    <w:abstractNumId w:val="17"/>
  </w:num>
  <w:num w:numId="17" w16cid:durableId="2052529046">
    <w:abstractNumId w:val="15"/>
  </w:num>
  <w:num w:numId="18" w16cid:durableId="1407458384">
    <w:abstractNumId w:val="3"/>
  </w:num>
  <w:num w:numId="19" w16cid:durableId="701788896">
    <w:abstractNumId w:val="16"/>
  </w:num>
  <w:num w:numId="20" w16cid:durableId="662394863">
    <w:abstractNumId w:val="4"/>
  </w:num>
  <w:num w:numId="21" w16cid:durableId="2037777414">
    <w:abstractNumId w:val="11"/>
  </w:num>
  <w:num w:numId="22" w16cid:durableId="860630580">
    <w:abstractNumId w:val="24"/>
  </w:num>
  <w:num w:numId="23" w16cid:durableId="1421103245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ocumentProtection w:edit="forms" w:formatting="1" w:enforcement="1" w:cryptProviderType="rsaAES" w:cryptAlgorithmClass="hash" w:cryptAlgorithmType="typeAny" w:cryptAlgorithmSid="14" w:cryptSpinCount="100000" w:hash="7SJAXgQF7bPb1uKvAv/v7jcahYYgp369EHi03lH2yiptM4LX1NaI7eBArSKqjz5ot0Z3QoOKdiwXEAunaQmTtQ==" w:salt="ES3XcurXAp9oPErepknjbw==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07C0"/>
    <w:rsid w:val="00001CCE"/>
    <w:rsid w:val="000030FE"/>
    <w:rsid w:val="0000462C"/>
    <w:rsid w:val="00004A5C"/>
    <w:rsid w:val="00006E26"/>
    <w:rsid w:val="00007A6B"/>
    <w:rsid w:val="00007C08"/>
    <w:rsid w:val="000104C1"/>
    <w:rsid w:val="00010995"/>
    <w:rsid w:val="00010C24"/>
    <w:rsid w:val="00011BBB"/>
    <w:rsid w:val="00012198"/>
    <w:rsid w:val="00016C2B"/>
    <w:rsid w:val="00016DB7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28D2"/>
    <w:rsid w:val="00043E17"/>
    <w:rsid w:val="00045A38"/>
    <w:rsid w:val="00047509"/>
    <w:rsid w:val="00050646"/>
    <w:rsid w:val="00050694"/>
    <w:rsid w:val="0005174E"/>
    <w:rsid w:val="00052A3C"/>
    <w:rsid w:val="000540A8"/>
    <w:rsid w:val="000547A1"/>
    <w:rsid w:val="00054EED"/>
    <w:rsid w:val="000551C9"/>
    <w:rsid w:val="000554CC"/>
    <w:rsid w:val="00055BA8"/>
    <w:rsid w:val="00057443"/>
    <w:rsid w:val="00061312"/>
    <w:rsid w:val="000637D0"/>
    <w:rsid w:val="00063D3E"/>
    <w:rsid w:val="000646F4"/>
    <w:rsid w:val="000648FE"/>
    <w:rsid w:val="000668F1"/>
    <w:rsid w:val="00067C48"/>
    <w:rsid w:val="00070830"/>
    <w:rsid w:val="000712A5"/>
    <w:rsid w:val="0007194D"/>
    <w:rsid w:val="0007313A"/>
    <w:rsid w:val="0007458C"/>
    <w:rsid w:val="00076F29"/>
    <w:rsid w:val="00077C51"/>
    <w:rsid w:val="000824D1"/>
    <w:rsid w:val="00082606"/>
    <w:rsid w:val="00084197"/>
    <w:rsid w:val="000876B1"/>
    <w:rsid w:val="00091518"/>
    <w:rsid w:val="0009477D"/>
    <w:rsid w:val="00095236"/>
    <w:rsid w:val="000967B4"/>
    <w:rsid w:val="00097BA6"/>
    <w:rsid w:val="000A002D"/>
    <w:rsid w:val="000A45C4"/>
    <w:rsid w:val="000A6283"/>
    <w:rsid w:val="000A70E5"/>
    <w:rsid w:val="000B148F"/>
    <w:rsid w:val="000B15C6"/>
    <w:rsid w:val="000B1D9C"/>
    <w:rsid w:val="000B252E"/>
    <w:rsid w:val="000B3243"/>
    <w:rsid w:val="000B4FF3"/>
    <w:rsid w:val="000B693C"/>
    <w:rsid w:val="000B7021"/>
    <w:rsid w:val="000B7274"/>
    <w:rsid w:val="000C0235"/>
    <w:rsid w:val="000C1CAD"/>
    <w:rsid w:val="000C3190"/>
    <w:rsid w:val="000C3A62"/>
    <w:rsid w:val="000C410C"/>
    <w:rsid w:val="000C687D"/>
    <w:rsid w:val="000C75C5"/>
    <w:rsid w:val="000C7F0B"/>
    <w:rsid w:val="000C7FFA"/>
    <w:rsid w:val="000D139A"/>
    <w:rsid w:val="000D20A5"/>
    <w:rsid w:val="000D7BBA"/>
    <w:rsid w:val="000E2EDD"/>
    <w:rsid w:val="000E2F96"/>
    <w:rsid w:val="000E3B9C"/>
    <w:rsid w:val="000E42F4"/>
    <w:rsid w:val="000E5A89"/>
    <w:rsid w:val="000E678E"/>
    <w:rsid w:val="000E6D29"/>
    <w:rsid w:val="000E76A5"/>
    <w:rsid w:val="000E7CCD"/>
    <w:rsid w:val="000F0283"/>
    <w:rsid w:val="000F2531"/>
    <w:rsid w:val="000F2A92"/>
    <w:rsid w:val="000F4DF5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18B0"/>
    <w:rsid w:val="001125EA"/>
    <w:rsid w:val="0011317E"/>
    <w:rsid w:val="00114FBC"/>
    <w:rsid w:val="00115643"/>
    <w:rsid w:val="001178A7"/>
    <w:rsid w:val="00122D63"/>
    <w:rsid w:val="00122D89"/>
    <w:rsid w:val="00125AFD"/>
    <w:rsid w:val="00130A7A"/>
    <w:rsid w:val="0013124B"/>
    <w:rsid w:val="00132C62"/>
    <w:rsid w:val="0013472D"/>
    <w:rsid w:val="001362E9"/>
    <w:rsid w:val="00136AB3"/>
    <w:rsid w:val="001371C8"/>
    <w:rsid w:val="001377A4"/>
    <w:rsid w:val="00145057"/>
    <w:rsid w:val="00145CA5"/>
    <w:rsid w:val="00146FB5"/>
    <w:rsid w:val="001507E7"/>
    <w:rsid w:val="001507F8"/>
    <w:rsid w:val="00151992"/>
    <w:rsid w:val="00151A0A"/>
    <w:rsid w:val="0015224C"/>
    <w:rsid w:val="00153133"/>
    <w:rsid w:val="0015386C"/>
    <w:rsid w:val="00154362"/>
    <w:rsid w:val="00155867"/>
    <w:rsid w:val="0015644B"/>
    <w:rsid w:val="001569DD"/>
    <w:rsid w:val="00157338"/>
    <w:rsid w:val="001619BC"/>
    <w:rsid w:val="00161E4F"/>
    <w:rsid w:val="00163875"/>
    <w:rsid w:val="00170D54"/>
    <w:rsid w:val="00171285"/>
    <w:rsid w:val="0017163F"/>
    <w:rsid w:val="00171D37"/>
    <w:rsid w:val="00173AE4"/>
    <w:rsid w:val="00174076"/>
    <w:rsid w:val="001742CA"/>
    <w:rsid w:val="001743AA"/>
    <w:rsid w:val="001755CF"/>
    <w:rsid w:val="0017560F"/>
    <w:rsid w:val="00175C73"/>
    <w:rsid w:val="00176519"/>
    <w:rsid w:val="00177366"/>
    <w:rsid w:val="00177744"/>
    <w:rsid w:val="00181062"/>
    <w:rsid w:val="00181D40"/>
    <w:rsid w:val="00181FE4"/>
    <w:rsid w:val="001828EB"/>
    <w:rsid w:val="00182D8F"/>
    <w:rsid w:val="00185ACC"/>
    <w:rsid w:val="00185CB9"/>
    <w:rsid w:val="0019444D"/>
    <w:rsid w:val="00195011"/>
    <w:rsid w:val="00196AE2"/>
    <w:rsid w:val="001A0990"/>
    <w:rsid w:val="001A0CD7"/>
    <w:rsid w:val="001A17A0"/>
    <w:rsid w:val="001A262B"/>
    <w:rsid w:val="001A2B36"/>
    <w:rsid w:val="001A3602"/>
    <w:rsid w:val="001A57A7"/>
    <w:rsid w:val="001A62B6"/>
    <w:rsid w:val="001A6362"/>
    <w:rsid w:val="001A7271"/>
    <w:rsid w:val="001B036C"/>
    <w:rsid w:val="001B0FAF"/>
    <w:rsid w:val="001B1F15"/>
    <w:rsid w:val="001B3079"/>
    <w:rsid w:val="001B34C2"/>
    <w:rsid w:val="001B7403"/>
    <w:rsid w:val="001C6711"/>
    <w:rsid w:val="001D0D8F"/>
    <w:rsid w:val="001D166B"/>
    <w:rsid w:val="001D277C"/>
    <w:rsid w:val="001D30F5"/>
    <w:rsid w:val="001D3F81"/>
    <w:rsid w:val="001D4ECC"/>
    <w:rsid w:val="001E1E89"/>
    <w:rsid w:val="001E4953"/>
    <w:rsid w:val="001F0D6F"/>
    <w:rsid w:val="001F125F"/>
    <w:rsid w:val="001F1D7F"/>
    <w:rsid w:val="001F218E"/>
    <w:rsid w:val="001F3992"/>
    <w:rsid w:val="002006FD"/>
    <w:rsid w:val="00201F91"/>
    <w:rsid w:val="00202293"/>
    <w:rsid w:val="00203208"/>
    <w:rsid w:val="0020370D"/>
    <w:rsid w:val="00203D4D"/>
    <w:rsid w:val="002061C7"/>
    <w:rsid w:val="00206A1D"/>
    <w:rsid w:val="00211B34"/>
    <w:rsid w:val="002125DA"/>
    <w:rsid w:val="0021331B"/>
    <w:rsid w:val="00214773"/>
    <w:rsid w:val="00215A7E"/>
    <w:rsid w:val="00215CA5"/>
    <w:rsid w:val="0022323E"/>
    <w:rsid w:val="00224AA4"/>
    <w:rsid w:val="00225936"/>
    <w:rsid w:val="00226103"/>
    <w:rsid w:val="002278C0"/>
    <w:rsid w:val="002303AE"/>
    <w:rsid w:val="002317F3"/>
    <w:rsid w:val="00233DFD"/>
    <w:rsid w:val="00234A75"/>
    <w:rsid w:val="00236086"/>
    <w:rsid w:val="002362A8"/>
    <w:rsid w:val="002415AD"/>
    <w:rsid w:val="002423A2"/>
    <w:rsid w:val="00242852"/>
    <w:rsid w:val="00243717"/>
    <w:rsid w:val="00245929"/>
    <w:rsid w:val="002465D4"/>
    <w:rsid w:val="00247328"/>
    <w:rsid w:val="00250051"/>
    <w:rsid w:val="00254902"/>
    <w:rsid w:val="00254D74"/>
    <w:rsid w:val="00255076"/>
    <w:rsid w:val="002578E1"/>
    <w:rsid w:val="00260916"/>
    <w:rsid w:val="0026185F"/>
    <w:rsid w:val="00262398"/>
    <w:rsid w:val="002672B9"/>
    <w:rsid w:val="00270D89"/>
    <w:rsid w:val="0027353E"/>
    <w:rsid w:val="0027394B"/>
    <w:rsid w:val="00274E97"/>
    <w:rsid w:val="00275394"/>
    <w:rsid w:val="00275796"/>
    <w:rsid w:val="002848EF"/>
    <w:rsid w:val="00284B12"/>
    <w:rsid w:val="002862D9"/>
    <w:rsid w:val="0028771D"/>
    <w:rsid w:val="0029084E"/>
    <w:rsid w:val="002939F9"/>
    <w:rsid w:val="002943EA"/>
    <w:rsid w:val="00296A23"/>
    <w:rsid w:val="0029779C"/>
    <w:rsid w:val="002A164C"/>
    <w:rsid w:val="002A551A"/>
    <w:rsid w:val="002A55EB"/>
    <w:rsid w:val="002A6144"/>
    <w:rsid w:val="002A67AB"/>
    <w:rsid w:val="002A67B0"/>
    <w:rsid w:val="002A6868"/>
    <w:rsid w:val="002A771C"/>
    <w:rsid w:val="002A785F"/>
    <w:rsid w:val="002B0136"/>
    <w:rsid w:val="002B16F2"/>
    <w:rsid w:val="002B1BF2"/>
    <w:rsid w:val="002B2D80"/>
    <w:rsid w:val="002B3DB2"/>
    <w:rsid w:val="002B4437"/>
    <w:rsid w:val="002B59EB"/>
    <w:rsid w:val="002B6114"/>
    <w:rsid w:val="002B76ED"/>
    <w:rsid w:val="002C0130"/>
    <w:rsid w:val="002C0A4D"/>
    <w:rsid w:val="002C1B3D"/>
    <w:rsid w:val="002C37BB"/>
    <w:rsid w:val="002C402F"/>
    <w:rsid w:val="002C548A"/>
    <w:rsid w:val="002C7D61"/>
    <w:rsid w:val="002C7EFD"/>
    <w:rsid w:val="002D2218"/>
    <w:rsid w:val="002D2F80"/>
    <w:rsid w:val="002D3376"/>
    <w:rsid w:val="002D3E24"/>
    <w:rsid w:val="002D4841"/>
    <w:rsid w:val="002D4E6E"/>
    <w:rsid w:val="002D5BDE"/>
    <w:rsid w:val="002E2E05"/>
    <w:rsid w:val="002E3AE3"/>
    <w:rsid w:val="002E4D0D"/>
    <w:rsid w:val="002E56BD"/>
    <w:rsid w:val="002E73F5"/>
    <w:rsid w:val="002F0BC1"/>
    <w:rsid w:val="002F1456"/>
    <w:rsid w:val="002F1E3C"/>
    <w:rsid w:val="002F3683"/>
    <w:rsid w:val="002F4379"/>
    <w:rsid w:val="002F44D4"/>
    <w:rsid w:val="002F4DCC"/>
    <w:rsid w:val="002F558D"/>
    <w:rsid w:val="002F631B"/>
    <w:rsid w:val="002F66C8"/>
    <w:rsid w:val="002F6FFE"/>
    <w:rsid w:val="002F7D3B"/>
    <w:rsid w:val="003028F0"/>
    <w:rsid w:val="00302A2E"/>
    <w:rsid w:val="00310141"/>
    <w:rsid w:val="0031137C"/>
    <w:rsid w:val="00313092"/>
    <w:rsid w:val="003130DE"/>
    <w:rsid w:val="0031342F"/>
    <w:rsid w:val="00315169"/>
    <w:rsid w:val="00320A31"/>
    <w:rsid w:val="0032284F"/>
    <w:rsid w:val="00322ADC"/>
    <w:rsid w:val="00323F74"/>
    <w:rsid w:val="003247D3"/>
    <w:rsid w:val="0032577C"/>
    <w:rsid w:val="00327735"/>
    <w:rsid w:val="003277C1"/>
    <w:rsid w:val="00327DD1"/>
    <w:rsid w:val="00331720"/>
    <w:rsid w:val="0033438D"/>
    <w:rsid w:val="003354B4"/>
    <w:rsid w:val="00336A5F"/>
    <w:rsid w:val="00337D0D"/>
    <w:rsid w:val="0034353A"/>
    <w:rsid w:val="003437C7"/>
    <w:rsid w:val="003453C7"/>
    <w:rsid w:val="003467E5"/>
    <w:rsid w:val="00346964"/>
    <w:rsid w:val="00346E97"/>
    <w:rsid w:val="0034712D"/>
    <w:rsid w:val="00347C95"/>
    <w:rsid w:val="0035003E"/>
    <w:rsid w:val="00350499"/>
    <w:rsid w:val="00351A2D"/>
    <w:rsid w:val="00354934"/>
    <w:rsid w:val="00355EE8"/>
    <w:rsid w:val="003577DC"/>
    <w:rsid w:val="003601B7"/>
    <w:rsid w:val="00360EEF"/>
    <w:rsid w:val="00361736"/>
    <w:rsid w:val="00361817"/>
    <w:rsid w:val="00362017"/>
    <w:rsid w:val="00362403"/>
    <w:rsid w:val="0036681E"/>
    <w:rsid w:val="0036756D"/>
    <w:rsid w:val="00367895"/>
    <w:rsid w:val="00373975"/>
    <w:rsid w:val="00374713"/>
    <w:rsid w:val="0037478F"/>
    <w:rsid w:val="00374848"/>
    <w:rsid w:val="003758A1"/>
    <w:rsid w:val="00375FC1"/>
    <w:rsid w:val="00377201"/>
    <w:rsid w:val="0038089F"/>
    <w:rsid w:val="003810D8"/>
    <w:rsid w:val="00382443"/>
    <w:rsid w:val="00385427"/>
    <w:rsid w:val="0038787B"/>
    <w:rsid w:val="0039163E"/>
    <w:rsid w:val="00393594"/>
    <w:rsid w:val="00395119"/>
    <w:rsid w:val="003965AF"/>
    <w:rsid w:val="003973B7"/>
    <w:rsid w:val="003A02C1"/>
    <w:rsid w:val="003A141E"/>
    <w:rsid w:val="003A188F"/>
    <w:rsid w:val="003A1ACC"/>
    <w:rsid w:val="003A1D43"/>
    <w:rsid w:val="003A4BD9"/>
    <w:rsid w:val="003A5281"/>
    <w:rsid w:val="003A73D4"/>
    <w:rsid w:val="003A73D6"/>
    <w:rsid w:val="003B14F4"/>
    <w:rsid w:val="003B1F9D"/>
    <w:rsid w:val="003B29F0"/>
    <w:rsid w:val="003B349D"/>
    <w:rsid w:val="003B4A42"/>
    <w:rsid w:val="003B4DFE"/>
    <w:rsid w:val="003B56DF"/>
    <w:rsid w:val="003C0705"/>
    <w:rsid w:val="003C3B47"/>
    <w:rsid w:val="003C4B8D"/>
    <w:rsid w:val="003C507B"/>
    <w:rsid w:val="003C7965"/>
    <w:rsid w:val="003D29AE"/>
    <w:rsid w:val="003D4BF4"/>
    <w:rsid w:val="003D77DD"/>
    <w:rsid w:val="003D7EA2"/>
    <w:rsid w:val="003E11FE"/>
    <w:rsid w:val="003E16A8"/>
    <w:rsid w:val="003E16D9"/>
    <w:rsid w:val="003E2275"/>
    <w:rsid w:val="003E398A"/>
    <w:rsid w:val="003F0E07"/>
    <w:rsid w:val="003F145B"/>
    <w:rsid w:val="003F6A9A"/>
    <w:rsid w:val="00400F71"/>
    <w:rsid w:val="00401B54"/>
    <w:rsid w:val="004041ED"/>
    <w:rsid w:val="00405659"/>
    <w:rsid w:val="004068C4"/>
    <w:rsid w:val="0040697B"/>
    <w:rsid w:val="00410DC2"/>
    <w:rsid w:val="00412DEB"/>
    <w:rsid w:val="004139D0"/>
    <w:rsid w:val="004154D3"/>
    <w:rsid w:val="00415BC0"/>
    <w:rsid w:val="00415C78"/>
    <w:rsid w:val="00416AED"/>
    <w:rsid w:val="00416B61"/>
    <w:rsid w:val="00421C1B"/>
    <w:rsid w:val="00423903"/>
    <w:rsid w:val="00425AE1"/>
    <w:rsid w:val="00426578"/>
    <w:rsid w:val="00431E0A"/>
    <w:rsid w:val="00433515"/>
    <w:rsid w:val="00434968"/>
    <w:rsid w:val="00434D2A"/>
    <w:rsid w:val="0043591E"/>
    <w:rsid w:val="00437959"/>
    <w:rsid w:val="0044086E"/>
    <w:rsid w:val="00441683"/>
    <w:rsid w:val="004418D6"/>
    <w:rsid w:val="004423BE"/>
    <w:rsid w:val="004445F9"/>
    <w:rsid w:val="00446048"/>
    <w:rsid w:val="00450AF6"/>
    <w:rsid w:val="004553F3"/>
    <w:rsid w:val="00456BE3"/>
    <w:rsid w:val="00456C3D"/>
    <w:rsid w:val="00456E81"/>
    <w:rsid w:val="0046175B"/>
    <w:rsid w:val="00461C04"/>
    <w:rsid w:val="004627A5"/>
    <w:rsid w:val="00462D1F"/>
    <w:rsid w:val="00464B28"/>
    <w:rsid w:val="00466222"/>
    <w:rsid w:val="0047047E"/>
    <w:rsid w:val="00470B5F"/>
    <w:rsid w:val="004710A9"/>
    <w:rsid w:val="00471F92"/>
    <w:rsid w:val="00474474"/>
    <w:rsid w:val="00475161"/>
    <w:rsid w:val="004771ED"/>
    <w:rsid w:val="00477CDB"/>
    <w:rsid w:val="00481A3A"/>
    <w:rsid w:val="00481D53"/>
    <w:rsid w:val="0048356C"/>
    <w:rsid w:val="00484D43"/>
    <w:rsid w:val="00486B3C"/>
    <w:rsid w:val="00487AC4"/>
    <w:rsid w:val="00487BE3"/>
    <w:rsid w:val="004910AC"/>
    <w:rsid w:val="00491286"/>
    <w:rsid w:val="00495E85"/>
    <w:rsid w:val="00496D7B"/>
    <w:rsid w:val="004979BC"/>
    <w:rsid w:val="004A03DF"/>
    <w:rsid w:val="004A1DE8"/>
    <w:rsid w:val="004A479C"/>
    <w:rsid w:val="004A5C37"/>
    <w:rsid w:val="004A5DB1"/>
    <w:rsid w:val="004A7056"/>
    <w:rsid w:val="004A79C1"/>
    <w:rsid w:val="004B0644"/>
    <w:rsid w:val="004B3926"/>
    <w:rsid w:val="004B3A8E"/>
    <w:rsid w:val="004B5097"/>
    <w:rsid w:val="004B7827"/>
    <w:rsid w:val="004C00E7"/>
    <w:rsid w:val="004C2057"/>
    <w:rsid w:val="004C27B9"/>
    <w:rsid w:val="004C338C"/>
    <w:rsid w:val="004C401B"/>
    <w:rsid w:val="004C54FD"/>
    <w:rsid w:val="004C576A"/>
    <w:rsid w:val="004C65E8"/>
    <w:rsid w:val="004D002B"/>
    <w:rsid w:val="004D0EAF"/>
    <w:rsid w:val="004D27BB"/>
    <w:rsid w:val="004D44C2"/>
    <w:rsid w:val="004D4E2D"/>
    <w:rsid w:val="004D4F39"/>
    <w:rsid w:val="004D5068"/>
    <w:rsid w:val="004D607E"/>
    <w:rsid w:val="004D68E8"/>
    <w:rsid w:val="004E13E2"/>
    <w:rsid w:val="004E18CF"/>
    <w:rsid w:val="004E300F"/>
    <w:rsid w:val="004E30DD"/>
    <w:rsid w:val="004E3E5C"/>
    <w:rsid w:val="004E4352"/>
    <w:rsid w:val="004E4DE7"/>
    <w:rsid w:val="004E69BB"/>
    <w:rsid w:val="004E7DAB"/>
    <w:rsid w:val="004F2661"/>
    <w:rsid w:val="004F43C9"/>
    <w:rsid w:val="004F6942"/>
    <w:rsid w:val="005006B3"/>
    <w:rsid w:val="00503818"/>
    <w:rsid w:val="0050436C"/>
    <w:rsid w:val="00506FF1"/>
    <w:rsid w:val="005073C3"/>
    <w:rsid w:val="0050792E"/>
    <w:rsid w:val="00507D04"/>
    <w:rsid w:val="0051053D"/>
    <w:rsid w:val="00510BCA"/>
    <w:rsid w:val="00510DB9"/>
    <w:rsid w:val="005138B1"/>
    <w:rsid w:val="005140C5"/>
    <w:rsid w:val="00514D7B"/>
    <w:rsid w:val="00515E90"/>
    <w:rsid w:val="00516DE2"/>
    <w:rsid w:val="0051718A"/>
    <w:rsid w:val="0052475C"/>
    <w:rsid w:val="00524C12"/>
    <w:rsid w:val="005265D2"/>
    <w:rsid w:val="00527A00"/>
    <w:rsid w:val="00530737"/>
    <w:rsid w:val="0053273B"/>
    <w:rsid w:val="00533A04"/>
    <w:rsid w:val="0053514A"/>
    <w:rsid w:val="005369D1"/>
    <w:rsid w:val="005374FF"/>
    <w:rsid w:val="0054124F"/>
    <w:rsid w:val="005420C7"/>
    <w:rsid w:val="005425D8"/>
    <w:rsid w:val="005429C2"/>
    <w:rsid w:val="00544080"/>
    <w:rsid w:val="00544480"/>
    <w:rsid w:val="00545E68"/>
    <w:rsid w:val="00553428"/>
    <w:rsid w:val="00557131"/>
    <w:rsid w:val="00557369"/>
    <w:rsid w:val="00557716"/>
    <w:rsid w:val="005578CD"/>
    <w:rsid w:val="00560B82"/>
    <w:rsid w:val="005621F4"/>
    <w:rsid w:val="00562A7F"/>
    <w:rsid w:val="005651D3"/>
    <w:rsid w:val="005653AD"/>
    <w:rsid w:val="00565B42"/>
    <w:rsid w:val="00566B77"/>
    <w:rsid w:val="0057042A"/>
    <w:rsid w:val="00571EBB"/>
    <w:rsid w:val="005777AB"/>
    <w:rsid w:val="00577B93"/>
    <w:rsid w:val="005865AF"/>
    <w:rsid w:val="00587619"/>
    <w:rsid w:val="00587D24"/>
    <w:rsid w:val="00587D25"/>
    <w:rsid w:val="00587D94"/>
    <w:rsid w:val="0059133C"/>
    <w:rsid w:val="005924FB"/>
    <w:rsid w:val="00592724"/>
    <w:rsid w:val="00594997"/>
    <w:rsid w:val="005A16B8"/>
    <w:rsid w:val="005A26D3"/>
    <w:rsid w:val="005A29E1"/>
    <w:rsid w:val="005A3D6E"/>
    <w:rsid w:val="005A4E7C"/>
    <w:rsid w:val="005A75AA"/>
    <w:rsid w:val="005B0977"/>
    <w:rsid w:val="005B2DE5"/>
    <w:rsid w:val="005B3B8D"/>
    <w:rsid w:val="005B3EFE"/>
    <w:rsid w:val="005B6973"/>
    <w:rsid w:val="005B794F"/>
    <w:rsid w:val="005C082D"/>
    <w:rsid w:val="005C20A9"/>
    <w:rsid w:val="005C23C8"/>
    <w:rsid w:val="005C24AD"/>
    <w:rsid w:val="005C4DB4"/>
    <w:rsid w:val="005C63DB"/>
    <w:rsid w:val="005C683B"/>
    <w:rsid w:val="005C7B26"/>
    <w:rsid w:val="005D0738"/>
    <w:rsid w:val="005D2AD6"/>
    <w:rsid w:val="005D31C9"/>
    <w:rsid w:val="005D4584"/>
    <w:rsid w:val="005D4BE3"/>
    <w:rsid w:val="005D55F1"/>
    <w:rsid w:val="005D5F4B"/>
    <w:rsid w:val="005E08D5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5F7210"/>
    <w:rsid w:val="00601631"/>
    <w:rsid w:val="00602A74"/>
    <w:rsid w:val="006038BD"/>
    <w:rsid w:val="0060475A"/>
    <w:rsid w:val="00604C94"/>
    <w:rsid w:val="00607D42"/>
    <w:rsid w:val="00610722"/>
    <w:rsid w:val="00610B8D"/>
    <w:rsid w:val="006114DC"/>
    <w:rsid w:val="00613218"/>
    <w:rsid w:val="0061652A"/>
    <w:rsid w:val="006169BC"/>
    <w:rsid w:val="00620285"/>
    <w:rsid w:val="0062356A"/>
    <w:rsid w:val="00624368"/>
    <w:rsid w:val="0062483C"/>
    <w:rsid w:val="00624AA3"/>
    <w:rsid w:val="00625701"/>
    <w:rsid w:val="00625859"/>
    <w:rsid w:val="00626366"/>
    <w:rsid w:val="00626557"/>
    <w:rsid w:val="0062682D"/>
    <w:rsid w:val="00627816"/>
    <w:rsid w:val="00630A4A"/>
    <w:rsid w:val="00631211"/>
    <w:rsid w:val="0063371E"/>
    <w:rsid w:val="00633EC3"/>
    <w:rsid w:val="0063443F"/>
    <w:rsid w:val="00636CB6"/>
    <w:rsid w:val="006403C9"/>
    <w:rsid w:val="00641FA7"/>
    <w:rsid w:val="006438D9"/>
    <w:rsid w:val="006443E7"/>
    <w:rsid w:val="0064456C"/>
    <w:rsid w:val="00644EB1"/>
    <w:rsid w:val="00646397"/>
    <w:rsid w:val="00650229"/>
    <w:rsid w:val="00651CCD"/>
    <w:rsid w:val="00653A4B"/>
    <w:rsid w:val="006547CE"/>
    <w:rsid w:val="00656E1C"/>
    <w:rsid w:val="006623D4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9109B"/>
    <w:rsid w:val="00692420"/>
    <w:rsid w:val="006940F9"/>
    <w:rsid w:val="00694307"/>
    <w:rsid w:val="006945D6"/>
    <w:rsid w:val="0069573D"/>
    <w:rsid w:val="00695AF0"/>
    <w:rsid w:val="006A06D1"/>
    <w:rsid w:val="006A29B3"/>
    <w:rsid w:val="006A416F"/>
    <w:rsid w:val="006B1EE6"/>
    <w:rsid w:val="006B2732"/>
    <w:rsid w:val="006B470D"/>
    <w:rsid w:val="006B7A32"/>
    <w:rsid w:val="006C07B3"/>
    <w:rsid w:val="006C36F9"/>
    <w:rsid w:val="006C48C5"/>
    <w:rsid w:val="006C4DCF"/>
    <w:rsid w:val="006C5BB5"/>
    <w:rsid w:val="006C5DF3"/>
    <w:rsid w:val="006C6B78"/>
    <w:rsid w:val="006D093D"/>
    <w:rsid w:val="006D16CE"/>
    <w:rsid w:val="006D298F"/>
    <w:rsid w:val="006D3390"/>
    <w:rsid w:val="006D5E10"/>
    <w:rsid w:val="006D6EB6"/>
    <w:rsid w:val="006D713E"/>
    <w:rsid w:val="006E17AF"/>
    <w:rsid w:val="006E4B9A"/>
    <w:rsid w:val="006E6B59"/>
    <w:rsid w:val="006E76AB"/>
    <w:rsid w:val="006F0853"/>
    <w:rsid w:val="006F3F6E"/>
    <w:rsid w:val="006F4421"/>
    <w:rsid w:val="006F4686"/>
    <w:rsid w:val="006F4BFA"/>
    <w:rsid w:val="006F5AAC"/>
    <w:rsid w:val="00701753"/>
    <w:rsid w:val="00701CB5"/>
    <w:rsid w:val="0070319E"/>
    <w:rsid w:val="007042A3"/>
    <w:rsid w:val="007069BF"/>
    <w:rsid w:val="007121E1"/>
    <w:rsid w:val="007126FE"/>
    <w:rsid w:val="00713AB8"/>
    <w:rsid w:val="00714324"/>
    <w:rsid w:val="00715560"/>
    <w:rsid w:val="00715E57"/>
    <w:rsid w:val="007205C2"/>
    <w:rsid w:val="007229A6"/>
    <w:rsid w:val="00726CFA"/>
    <w:rsid w:val="0072778A"/>
    <w:rsid w:val="00730D93"/>
    <w:rsid w:val="00731AF3"/>
    <w:rsid w:val="00735DDF"/>
    <w:rsid w:val="00736850"/>
    <w:rsid w:val="0073704E"/>
    <w:rsid w:val="007370FD"/>
    <w:rsid w:val="00740429"/>
    <w:rsid w:val="00740869"/>
    <w:rsid w:val="00741854"/>
    <w:rsid w:val="00743E81"/>
    <w:rsid w:val="00744297"/>
    <w:rsid w:val="007452E5"/>
    <w:rsid w:val="00745499"/>
    <w:rsid w:val="0074625B"/>
    <w:rsid w:val="00746797"/>
    <w:rsid w:val="00752E4F"/>
    <w:rsid w:val="00754DD3"/>
    <w:rsid w:val="00757CB8"/>
    <w:rsid w:val="00760E23"/>
    <w:rsid w:val="0076251F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8003B"/>
    <w:rsid w:val="007819C6"/>
    <w:rsid w:val="00781D39"/>
    <w:rsid w:val="0078322B"/>
    <w:rsid w:val="007834B7"/>
    <w:rsid w:val="00783574"/>
    <w:rsid w:val="00784048"/>
    <w:rsid w:val="007846DB"/>
    <w:rsid w:val="00784F90"/>
    <w:rsid w:val="00785262"/>
    <w:rsid w:val="00786F5A"/>
    <w:rsid w:val="007871D9"/>
    <w:rsid w:val="00791371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2BD9"/>
    <w:rsid w:val="007A3BCA"/>
    <w:rsid w:val="007A4852"/>
    <w:rsid w:val="007A4D5F"/>
    <w:rsid w:val="007A56D7"/>
    <w:rsid w:val="007A60E3"/>
    <w:rsid w:val="007A615E"/>
    <w:rsid w:val="007B00BC"/>
    <w:rsid w:val="007B15E7"/>
    <w:rsid w:val="007B235F"/>
    <w:rsid w:val="007B3208"/>
    <w:rsid w:val="007B3A25"/>
    <w:rsid w:val="007B3DA2"/>
    <w:rsid w:val="007B3E9E"/>
    <w:rsid w:val="007B4D88"/>
    <w:rsid w:val="007B79B6"/>
    <w:rsid w:val="007C017E"/>
    <w:rsid w:val="007C01C0"/>
    <w:rsid w:val="007C026C"/>
    <w:rsid w:val="007C1450"/>
    <w:rsid w:val="007C40CF"/>
    <w:rsid w:val="007C7511"/>
    <w:rsid w:val="007C751D"/>
    <w:rsid w:val="007C7668"/>
    <w:rsid w:val="007D1148"/>
    <w:rsid w:val="007D1616"/>
    <w:rsid w:val="007D1DC5"/>
    <w:rsid w:val="007D27F7"/>
    <w:rsid w:val="007D2933"/>
    <w:rsid w:val="007D2C5A"/>
    <w:rsid w:val="007D3382"/>
    <w:rsid w:val="007D3C85"/>
    <w:rsid w:val="007D51EA"/>
    <w:rsid w:val="007D5790"/>
    <w:rsid w:val="007D67F6"/>
    <w:rsid w:val="007E0238"/>
    <w:rsid w:val="007E2641"/>
    <w:rsid w:val="007E3BC7"/>
    <w:rsid w:val="007E411E"/>
    <w:rsid w:val="007E424F"/>
    <w:rsid w:val="007E486F"/>
    <w:rsid w:val="007E535E"/>
    <w:rsid w:val="007E7403"/>
    <w:rsid w:val="007E7E96"/>
    <w:rsid w:val="007F032B"/>
    <w:rsid w:val="007F08FF"/>
    <w:rsid w:val="007F1898"/>
    <w:rsid w:val="007F4134"/>
    <w:rsid w:val="007F6D1C"/>
    <w:rsid w:val="00800A23"/>
    <w:rsid w:val="00800F23"/>
    <w:rsid w:val="00801AC1"/>
    <w:rsid w:val="00801CC5"/>
    <w:rsid w:val="008021EC"/>
    <w:rsid w:val="0080332E"/>
    <w:rsid w:val="008034BD"/>
    <w:rsid w:val="0080402F"/>
    <w:rsid w:val="00804FF2"/>
    <w:rsid w:val="00805951"/>
    <w:rsid w:val="008108F8"/>
    <w:rsid w:val="008179FB"/>
    <w:rsid w:val="00817BF8"/>
    <w:rsid w:val="00821092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4A25"/>
    <w:rsid w:val="0084560E"/>
    <w:rsid w:val="00847F97"/>
    <w:rsid w:val="00850D69"/>
    <w:rsid w:val="00851BF6"/>
    <w:rsid w:val="00853359"/>
    <w:rsid w:val="0085414B"/>
    <w:rsid w:val="008551FB"/>
    <w:rsid w:val="008579BE"/>
    <w:rsid w:val="0086266F"/>
    <w:rsid w:val="00862CDF"/>
    <w:rsid w:val="00863524"/>
    <w:rsid w:val="00864037"/>
    <w:rsid w:val="0086447B"/>
    <w:rsid w:val="00865BE5"/>
    <w:rsid w:val="0086679B"/>
    <w:rsid w:val="00867F68"/>
    <w:rsid w:val="00873B0F"/>
    <w:rsid w:val="0087500F"/>
    <w:rsid w:val="00875018"/>
    <w:rsid w:val="008751F4"/>
    <w:rsid w:val="00876542"/>
    <w:rsid w:val="008767F8"/>
    <w:rsid w:val="00876DF7"/>
    <w:rsid w:val="00877132"/>
    <w:rsid w:val="0088334F"/>
    <w:rsid w:val="00883559"/>
    <w:rsid w:val="00884011"/>
    <w:rsid w:val="0088753A"/>
    <w:rsid w:val="00887764"/>
    <w:rsid w:val="0088783F"/>
    <w:rsid w:val="00890163"/>
    <w:rsid w:val="008903AA"/>
    <w:rsid w:val="00890BA0"/>
    <w:rsid w:val="00891F37"/>
    <w:rsid w:val="00895338"/>
    <w:rsid w:val="00895B12"/>
    <w:rsid w:val="00897EC8"/>
    <w:rsid w:val="008A0CD1"/>
    <w:rsid w:val="008A1858"/>
    <w:rsid w:val="008A552E"/>
    <w:rsid w:val="008A616B"/>
    <w:rsid w:val="008A6451"/>
    <w:rsid w:val="008B18AF"/>
    <w:rsid w:val="008B2E16"/>
    <w:rsid w:val="008B4357"/>
    <w:rsid w:val="008B57B0"/>
    <w:rsid w:val="008C12E9"/>
    <w:rsid w:val="008C2C26"/>
    <w:rsid w:val="008C31CB"/>
    <w:rsid w:val="008C3C5F"/>
    <w:rsid w:val="008C4C9E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1E27"/>
    <w:rsid w:val="008E3827"/>
    <w:rsid w:val="008E4A67"/>
    <w:rsid w:val="008E4AD9"/>
    <w:rsid w:val="008E5782"/>
    <w:rsid w:val="008E6A22"/>
    <w:rsid w:val="008E6F73"/>
    <w:rsid w:val="008F0247"/>
    <w:rsid w:val="008F4F8C"/>
    <w:rsid w:val="008F50B0"/>
    <w:rsid w:val="008F6CF0"/>
    <w:rsid w:val="008F6D41"/>
    <w:rsid w:val="008F6EED"/>
    <w:rsid w:val="00900C47"/>
    <w:rsid w:val="00901592"/>
    <w:rsid w:val="00902051"/>
    <w:rsid w:val="00903701"/>
    <w:rsid w:val="009043DB"/>
    <w:rsid w:val="00905583"/>
    <w:rsid w:val="00906534"/>
    <w:rsid w:val="00906946"/>
    <w:rsid w:val="0091126B"/>
    <w:rsid w:val="00911C8A"/>
    <w:rsid w:val="00912E52"/>
    <w:rsid w:val="00915409"/>
    <w:rsid w:val="009154E5"/>
    <w:rsid w:val="00916CB1"/>
    <w:rsid w:val="00917AA0"/>
    <w:rsid w:val="00917F66"/>
    <w:rsid w:val="00920342"/>
    <w:rsid w:val="00930B1A"/>
    <w:rsid w:val="00930C49"/>
    <w:rsid w:val="0093292B"/>
    <w:rsid w:val="009359F7"/>
    <w:rsid w:val="00936815"/>
    <w:rsid w:val="00937381"/>
    <w:rsid w:val="00937996"/>
    <w:rsid w:val="00940666"/>
    <w:rsid w:val="0094209D"/>
    <w:rsid w:val="00945267"/>
    <w:rsid w:val="00947657"/>
    <w:rsid w:val="00950639"/>
    <w:rsid w:val="00951C77"/>
    <w:rsid w:val="00951E08"/>
    <w:rsid w:val="009527BF"/>
    <w:rsid w:val="009528B3"/>
    <w:rsid w:val="00953A42"/>
    <w:rsid w:val="00955A20"/>
    <w:rsid w:val="00956ADA"/>
    <w:rsid w:val="00956D11"/>
    <w:rsid w:val="00957635"/>
    <w:rsid w:val="00960BEE"/>
    <w:rsid w:val="00961088"/>
    <w:rsid w:val="00961DBD"/>
    <w:rsid w:val="00963FBF"/>
    <w:rsid w:val="0096417A"/>
    <w:rsid w:val="00965490"/>
    <w:rsid w:val="0096612D"/>
    <w:rsid w:val="009717F1"/>
    <w:rsid w:val="00971D78"/>
    <w:rsid w:val="00972CA4"/>
    <w:rsid w:val="00972E98"/>
    <w:rsid w:val="009732BB"/>
    <w:rsid w:val="009737FA"/>
    <w:rsid w:val="00973A4E"/>
    <w:rsid w:val="00973DA7"/>
    <w:rsid w:val="00974855"/>
    <w:rsid w:val="009748FA"/>
    <w:rsid w:val="00974F6D"/>
    <w:rsid w:val="0097596A"/>
    <w:rsid w:val="009800FA"/>
    <w:rsid w:val="0098068E"/>
    <w:rsid w:val="00983916"/>
    <w:rsid w:val="00983B21"/>
    <w:rsid w:val="00985E51"/>
    <w:rsid w:val="00986647"/>
    <w:rsid w:val="00986D0A"/>
    <w:rsid w:val="009871CB"/>
    <w:rsid w:val="0099007E"/>
    <w:rsid w:val="00992EB2"/>
    <w:rsid w:val="00995677"/>
    <w:rsid w:val="00995886"/>
    <w:rsid w:val="009A045F"/>
    <w:rsid w:val="009A5211"/>
    <w:rsid w:val="009A58E5"/>
    <w:rsid w:val="009A6329"/>
    <w:rsid w:val="009A7531"/>
    <w:rsid w:val="009B11D5"/>
    <w:rsid w:val="009B2739"/>
    <w:rsid w:val="009B6201"/>
    <w:rsid w:val="009C1203"/>
    <w:rsid w:val="009C3215"/>
    <w:rsid w:val="009C4CC6"/>
    <w:rsid w:val="009C577F"/>
    <w:rsid w:val="009C5B0C"/>
    <w:rsid w:val="009D09BD"/>
    <w:rsid w:val="009D219D"/>
    <w:rsid w:val="009D41FE"/>
    <w:rsid w:val="009E3F3A"/>
    <w:rsid w:val="009E4BDA"/>
    <w:rsid w:val="009E5E6B"/>
    <w:rsid w:val="009F2039"/>
    <w:rsid w:val="009F411D"/>
    <w:rsid w:val="009F5625"/>
    <w:rsid w:val="009F5CC5"/>
    <w:rsid w:val="009F6B3D"/>
    <w:rsid w:val="00A00355"/>
    <w:rsid w:val="00A00E02"/>
    <w:rsid w:val="00A060F8"/>
    <w:rsid w:val="00A107CC"/>
    <w:rsid w:val="00A119D0"/>
    <w:rsid w:val="00A11C1C"/>
    <w:rsid w:val="00A1249A"/>
    <w:rsid w:val="00A13783"/>
    <w:rsid w:val="00A14B06"/>
    <w:rsid w:val="00A15049"/>
    <w:rsid w:val="00A163A8"/>
    <w:rsid w:val="00A16EFF"/>
    <w:rsid w:val="00A23A52"/>
    <w:rsid w:val="00A24681"/>
    <w:rsid w:val="00A262AC"/>
    <w:rsid w:val="00A26724"/>
    <w:rsid w:val="00A26C90"/>
    <w:rsid w:val="00A272DE"/>
    <w:rsid w:val="00A273B9"/>
    <w:rsid w:val="00A378AD"/>
    <w:rsid w:val="00A4285F"/>
    <w:rsid w:val="00A46D93"/>
    <w:rsid w:val="00A47A1E"/>
    <w:rsid w:val="00A50499"/>
    <w:rsid w:val="00A5058A"/>
    <w:rsid w:val="00A51939"/>
    <w:rsid w:val="00A5484B"/>
    <w:rsid w:val="00A57BCD"/>
    <w:rsid w:val="00A625D5"/>
    <w:rsid w:val="00A6289A"/>
    <w:rsid w:val="00A640D5"/>
    <w:rsid w:val="00A64C97"/>
    <w:rsid w:val="00A66D77"/>
    <w:rsid w:val="00A70337"/>
    <w:rsid w:val="00A7039B"/>
    <w:rsid w:val="00A70A49"/>
    <w:rsid w:val="00A71625"/>
    <w:rsid w:val="00A726DD"/>
    <w:rsid w:val="00A72AF8"/>
    <w:rsid w:val="00A76130"/>
    <w:rsid w:val="00A77590"/>
    <w:rsid w:val="00A80372"/>
    <w:rsid w:val="00A81026"/>
    <w:rsid w:val="00A8531D"/>
    <w:rsid w:val="00A90A80"/>
    <w:rsid w:val="00A90F43"/>
    <w:rsid w:val="00A91017"/>
    <w:rsid w:val="00A952DD"/>
    <w:rsid w:val="00A95771"/>
    <w:rsid w:val="00A95CA6"/>
    <w:rsid w:val="00A97371"/>
    <w:rsid w:val="00A97E99"/>
    <w:rsid w:val="00AA1C07"/>
    <w:rsid w:val="00AA2B49"/>
    <w:rsid w:val="00AA6331"/>
    <w:rsid w:val="00AA67C5"/>
    <w:rsid w:val="00AB26C9"/>
    <w:rsid w:val="00AB4510"/>
    <w:rsid w:val="00AB4B98"/>
    <w:rsid w:val="00AB5289"/>
    <w:rsid w:val="00AB5D33"/>
    <w:rsid w:val="00AB74F2"/>
    <w:rsid w:val="00AC2D73"/>
    <w:rsid w:val="00AC398E"/>
    <w:rsid w:val="00AC50E4"/>
    <w:rsid w:val="00AC6BE2"/>
    <w:rsid w:val="00AE136B"/>
    <w:rsid w:val="00AE21DF"/>
    <w:rsid w:val="00AE4717"/>
    <w:rsid w:val="00AE4A4A"/>
    <w:rsid w:val="00AE4BC0"/>
    <w:rsid w:val="00AE4D2C"/>
    <w:rsid w:val="00AE56EA"/>
    <w:rsid w:val="00AE5833"/>
    <w:rsid w:val="00AE5C10"/>
    <w:rsid w:val="00AE76CE"/>
    <w:rsid w:val="00AF2279"/>
    <w:rsid w:val="00AF5182"/>
    <w:rsid w:val="00AF6EFA"/>
    <w:rsid w:val="00B00087"/>
    <w:rsid w:val="00B006FD"/>
    <w:rsid w:val="00B007F2"/>
    <w:rsid w:val="00B01C8E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0AD6"/>
    <w:rsid w:val="00B11950"/>
    <w:rsid w:val="00B11CA2"/>
    <w:rsid w:val="00B122BC"/>
    <w:rsid w:val="00B1256A"/>
    <w:rsid w:val="00B13275"/>
    <w:rsid w:val="00B14347"/>
    <w:rsid w:val="00B15B1D"/>
    <w:rsid w:val="00B20E50"/>
    <w:rsid w:val="00B212FE"/>
    <w:rsid w:val="00B21A70"/>
    <w:rsid w:val="00B21C12"/>
    <w:rsid w:val="00B225AD"/>
    <w:rsid w:val="00B2325E"/>
    <w:rsid w:val="00B30462"/>
    <w:rsid w:val="00B3067F"/>
    <w:rsid w:val="00B325EC"/>
    <w:rsid w:val="00B35831"/>
    <w:rsid w:val="00B36E90"/>
    <w:rsid w:val="00B443FE"/>
    <w:rsid w:val="00B448E3"/>
    <w:rsid w:val="00B44BB0"/>
    <w:rsid w:val="00B45304"/>
    <w:rsid w:val="00B4540B"/>
    <w:rsid w:val="00B4577D"/>
    <w:rsid w:val="00B46999"/>
    <w:rsid w:val="00B47F07"/>
    <w:rsid w:val="00B50A72"/>
    <w:rsid w:val="00B50FEB"/>
    <w:rsid w:val="00B5176F"/>
    <w:rsid w:val="00B51DFD"/>
    <w:rsid w:val="00B5200D"/>
    <w:rsid w:val="00B54071"/>
    <w:rsid w:val="00B60099"/>
    <w:rsid w:val="00B61621"/>
    <w:rsid w:val="00B63A91"/>
    <w:rsid w:val="00B63DBE"/>
    <w:rsid w:val="00B676F0"/>
    <w:rsid w:val="00B679E2"/>
    <w:rsid w:val="00B70B63"/>
    <w:rsid w:val="00B70E3C"/>
    <w:rsid w:val="00B70FFF"/>
    <w:rsid w:val="00B71171"/>
    <w:rsid w:val="00B71817"/>
    <w:rsid w:val="00B72B24"/>
    <w:rsid w:val="00B74B0E"/>
    <w:rsid w:val="00B74C7F"/>
    <w:rsid w:val="00B77242"/>
    <w:rsid w:val="00B77FB5"/>
    <w:rsid w:val="00B80199"/>
    <w:rsid w:val="00B80B9C"/>
    <w:rsid w:val="00B8169F"/>
    <w:rsid w:val="00B81884"/>
    <w:rsid w:val="00B82867"/>
    <w:rsid w:val="00B831FE"/>
    <w:rsid w:val="00B851F7"/>
    <w:rsid w:val="00B85E90"/>
    <w:rsid w:val="00B900A6"/>
    <w:rsid w:val="00B92E5C"/>
    <w:rsid w:val="00B933B2"/>
    <w:rsid w:val="00B9369D"/>
    <w:rsid w:val="00B94173"/>
    <w:rsid w:val="00B9704F"/>
    <w:rsid w:val="00B975C2"/>
    <w:rsid w:val="00B97A2B"/>
    <w:rsid w:val="00BA1982"/>
    <w:rsid w:val="00BA26BE"/>
    <w:rsid w:val="00BA2C68"/>
    <w:rsid w:val="00BA30C0"/>
    <w:rsid w:val="00BA4DF7"/>
    <w:rsid w:val="00BA4EFC"/>
    <w:rsid w:val="00BA593B"/>
    <w:rsid w:val="00BA7517"/>
    <w:rsid w:val="00BA76E3"/>
    <w:rsid w:val="00BA79CA"/>
    <w:rsid w:val="00BB090C"/>
    <w:rsid w:val="00BB146F"/>
    <w:rsid w:val="00BB1792"/>
    <w:rsid w:val="00BB2B97"/>
    <w:rsid w:val="00BB42D7"/>
    <w:rsid w:val="00BC0327"/>
    <w:rsid w:val="00BC1F11"/>
    <w:rsid w:val="00BC5A8B"/>
    <w:rsid w:val="00BC5C57"/>
    <w:rsid w:val="00BC748C"/>
    <w:rsid w:val="00BC7793"/>
    <w:rsid w:val="00BD0681"/>
    <w:rsid w:val="00BD2016"/>
    <w:rsid w:val="00BD5FEA"/>
    <w:rsid w:val="00BD6321"/>
    <w:rsid w:val="00BE0000"/>
    <w:rsid w:val="00BE0124"/>
    <w:rsid w:val="00BE1C88"/>
    <w:rsid w:val="00BE2C79"/>
    <w:rsid w:val="00BE40B6"/>
    <w:rsid w:val="00BE673E"/>
    <w:rsid w:val="00BF0699"/>
    <w:rsid w:val="00BF2316"/>
    <w:rsid w:val="00BF3AC8"/>
    <w:rsid w:val="00BF3CCA"/>
    <w:rsid w:val="00BF4442"/>
    <w:rsid w:val="00BF515D"/>
    <w:rsid w:val="00BF559A"/>
    <w:rsid w:val="00BF6F93"/>
    <w:rsid w:val="00C012D7"/>
    <w:rsid w:val="00C024D3"/>
    <w:rsid w:val="00C03719"/>
    <w:rsid w:val="00C04AAC"/>
    <w:rsid w:val="00C05763"/>
    <w:rsid w:val="00C05C66"/>
    <w:rsid w:val="00C06284"/>
    <w:rsid w:val="00C1240D"/>
    <w:rsid w:val="00C1326B"/>
    <w:rsid w:val="00C25EF4"/>
    <w:rsid w:val="00C26F17"/>
    <w:rsid w:val="00C276FD"/>
    <w:rsid w:val="00C27CFB"/>
    <w:rsid w:val="00C31598"/>
    <w:rsid w:val="00C3398D"/>
    <w:rsid w:val="00C33C98"/>
    <w:rsid w:val="00C34E8E"/>
    <w:rsid w:val="00C35B70"/>
    <w:rsid w:val="00C3634A"/>
    <w:rsid w:val="00C371F4"/>
    <w:rsid w:val="00C41556"/>
    <w:rsid w:val="00C4208F"/>
    <w:rsid w:val="00C46300"/>
    <w:rsid w:val="00C4781E"/>
    <w:rsid w:val="00C53D26"/>
    <w:rsid w:val="00C545F0"/>
    <w:rsid w:val="00C5647A"/>
    <w:rsid w:val="00C56EF8"/>
    <w:rsid w:val="00C57D08"/>
    <w:rsid w:val="00C628C4"/>
    <w:rsid w:val="00C634F1"/>
    <w:rsid w:val="00C71948"/>
    <w:rsid w:val="00C730C9"/>
    <w:rsid w:val="00C743B4"/>
    <w:rsid w:val="00C74DBD"/>
    <w:rsid w:val="00C75FBC"/>
    <w:rsid w:val="00C85F9D"/>
    <w:rsid w:val="00C903BE"/>
    <w:rsid w:val="00C9162F"/>
    <w:rsid w:val="00C925F4"/>
    <w:rsid w:val="00C978C1"/>
    <w:rsid w:val="00C97EB6"/>
    <w:rsid w:val="00CA16B0"/>
    <w:rsid w:val="00CA7EAA"/>
    <w:rsid w:val="00CB1605"/>
    <w:rsid w:val="00CB18F4"/>
    <w:rsid w:val="00CB1C36"/>
    <w:rsid w:val="00CB1FBC"/>
    <w:rsid w:val="00CB2D39"/>
    <w:rsid w:val="00CB3023"/>
    <w:rsid w:val="00CB3469"/>
    <w:rsid w:val="00CB3D8C"/>
    <w:rsid w:val="00CB5AFA"/>
    <w:rsid w:val="00CB6115"/>
    <w:rsid w:val="00CC01CD"/>
    <w:rsid w:val="00CC0811"/>
    <w:rsid w:val="00CC0C9A"/>
    <w:rsid w:val="00CC173E"/>
    <w:rsid w:val="00CC5C9C"/>
    <w:rsid w:val="00CC6189"/>
    <w:rsid w:val="00CC6FF6"/>
    <w:rsid w:val="00CD65DD"/>
    <w:rsid w:val="00CD6CAF"/>
    <w:rsid w:val="00CD7DD3"/>
    <w:rsid w:val="00CE17E1"/>
    <w:rsid w:val="00CE1B32"/>
    <w:rsid w:val="00CE4385"/>
    <w:rsid w:val="00CE4ACC"/>
    <w:rsid w:val="00CE53FE"/>
    <w:rsid w:val="00CE5708"/>
    <w:rsid w:val="00CE6A3C"/>
    <w:rsid w:val="00CF0735"/>
    <w:rsid w:val="00CF0E23"/>
    <w:rsid w:val="00CF2C7D"/>
    <w:rsid w:val="00CF436C"/>
    <w:rsid w:val="00CF4E2F"/>
    <w:rsid w:val="00D009F9"/>
    <w:rsid w:val="00D00B26"/>
    <w:rsid w:val="00D03A81"/>
    <w:rsid w:val="00D0452E"/>
    <w:rsid w:val="00D04C91"/>
    <w:rsid w:val="00D102B4"/>
    <w:rsid w:val="00D10F2F"/>
    <w:rsid w:val="00D117BD"/>
    <w:rsid w:val="00D1595A"/>
    <w:rsid w:val="00D17A76"/>
    <w:rsid w:val="00D17C09"/>
    <w:rsid w:val="00D207EA"/>
    <w:rsid w:val="00D21982"/>
    <w:rsid w:val="00D223F5"/>
    <w:rsid w:val="00D2266C"/>
    <w:rsid w:val="00D24642"/>
    <w:rsid w:val="00D30934"/>
    <w:rsid w:val="00D347D4"/>
    <w:rsid w:val="00D354EA"/>
    <w:rsid w:val="00D400A7"/>
    <w:rsid w:val="00D40B13"/>
    <w:rsid w:val="00D41B44"/>
    <w:rsid w:val="00D4290F"/>
    <w:rsid w:val="00D44236"/>
    <w:rsid w:val="00D46D41"/>
    <w:rsid w:val="00D47081"/>
    <w:rsid w:val="00D47301"/>
    <w:rsid w:val="00D479C8"/>
    <w:rsid w:val="00D50FA1"/>
    <w:rsid w:val="00D51447"/>
    <w:rsid w:val="00D554AD"/>
    <w:rsid w:val="00D55631"/>
    <w:rsid w:val="00D5594E"/>
    <w:rsid w:val="00D640E3"/>
    <w:rsid w:val="00D64195"/>
    <w:rsid w:val="00D6430B"/>
    <w:rsid w:val="00D64A94"/>
    <w:rsid w:val="00D65AD6"/>
    <w:rsid w:val="00D66037"/>
    <w:rsid w:val="00D66D9E"/>
    <w:rsid w:val="00D66DEE"/>
    <w:rsid w:val="00D67A07"/>
    <w:rsid w:val="00D7076A"/>
    <w:rsid w:val="00D72DD7"/>
    <w:rsid w:val="00D73DD6"/>
    <w:rsid w:val="00D74774"/>
    <w:rsid w:val="00D74A39"/>
    <w:rsid w:val="00D75B98"/>
    <w:rsid w:val="00D76479"/>
    <w:rsid w:val="00D76D88"/>
    <w:rsid w:val="00D772CF"/>
    <w:rsid w:val="00D77586"/>
    <w:rsid w:val="00D77622"/>
    <w:rsid w:val="00D77BA6"/>
    <w:rsid w:val="00D8099B"/>
    <w:rsid w:val="00D82362"/>
    <w:rsid w:val="00D844D1"/>
    <w:rsid w:val="00D845A1"/>
    <w:rsid w:val="00D84DD9"/>
    <w:rsid w:val="00D851EB"/>
    <w:rsid w:val="00D85569"/>
    <w:rsid w:val="00D90CC0"/>
    <w:rsid w:val="00D91CA6"/>
    <w:rsid w:val="00D92207"/>
    <w:rsid w:val="00D92D01"/>
    <w:rsid w:val="00D93644"/>
    <w:rsid w:val="00D95281"/>
    <w:rsid w:val="00D95BB0"/>
    <w:rsid w:val="00D97DAF"/>
    <w:rsid w:val="00DA026F"/>
    <w:rsid w:val="00DA06D8"/>
    <w:rsid w:val="00DA1D08"/>
    <w:rsid w:val="00DA204B"/>
    <w:rsid w:val="00DA2AF0"/>
    <w:rsid w:val="00DA3EE0"/>
    <w:rsid w:val="00DA5634"/>
    <w:rsid w:val="00DA585E"/>
    <w:rsid w:val="00DA59D1"/>
    <w:rsid w:val="00DB06BC"/>
    <w:rsid w:val="00DB094F"/>
    <w:rsid w:val="00DB1197"/>
    <w:rsid w:val="00DB1731"/>
    <w:rsid w:val="00DB20D0"/>
    <w:rsid w:val="00DB2185"/>
    <w:rsid w:val="00DB21D2"/>
    <w:rsid w:val="00DB345A"/>
    <w:rsid w:val="00DB35BB"/>
    <w:rsid w:val="00DB374D"/>
    <w:rsid w:val="00DB37E8"/>
    <w:rsid w:val="00DB3D65"/>
    <w:rsid w:val="00DB4CD6"/>
    <w:rsid w:val="00DB6AB1"/>
    <w:rsid w:val="00DC11B7"/>
    <w:rsid w:val="00DC1448"/>
    <w:rsid w:val="00DC1B88"/>
    <w:rsid w:val="00DC2D1B"/>
    <w:rsid w:val="00DC3DBE"/>
    <w:rsid w:val="00DC561B"/>
    <w:rsid w:val="00DC5673"/>
    <w:rsid w:val="00DC62FA"/>
    <w:rsid w:val="00DC7D48"/>
    <w:rsid w:val="00DC7F5E"/>
    <w:rsid w:val="00DD138B"/>
    <w:rsid w:val="00DD17EF"/>
    <w:rsid w:val="00DD1A28"/>
    <w:rsid w:val="00DD26F5"/>
    <w:rsid w:val="00DD6196"/>
    <w:rsid w:val="00DD7004"/>
    <w:rsid w:val="00DE119B"/>
    <w:rsid w:val="00DE11EE"/>
    <w:rsid w:val="00DE1C6F"/>
    <w:rsid w:val="00DE232B"/>
    <w:rsid w:val="00DE5F43"/>
    <w:rsid w:val="00DF0026"/>
    <w:rsid w:val="00DF12CB"/>
    <w:rsid w:val="00DF25F0"/>
    <w:rsid w:val="00DF2BB7"/>
    <w:rsid w:val="00DF2CC6"/>
    <w:rsid w:val="00DF313D"/>
    <w:rsid w:val="00DF6DE9"/>
    <w:rsid w:val="00DF702E"/>
    <w:rsid w:val="00DF79A4"/>
    <w:rsid w:val="00E00100"/>
    <w:rsid w:val="00E001AB"/>
    <w:rsid w:val="00E00C0D"/>
    <w:rsid w:val="00E01E9A"/>
    <w:rsid w:val="00E03CBB"/>
    <w:rsid w:val="00E06FB8"/>
    <w:rsid w:val="00E10000"/>
    <w:rsid w:val="00E11422"/>
    <w:rsid w:val="00E11898"/>
    <w:rsid w:val="00E12EC4"/>
    <w:rsid w:val="00E13931"/>
    <w:rsid w:val="00E14CE5"/>
    <w:rsid w:val="00E15672"/>
    <w:rsid w:val="00E23A71"/>
    <w:rsid w:val="00E27946"/>
    <w:rsid w:val="00E27B59"/>
    <w:rsid w:val="00E304B1"/>
    <w:rsid w:val="00E307F8"/>
    <w:rsid w:val="00E31032"/>
    <w:rsid w:val="00E31F8E"/>
    <w:rsid w:val="00E330D3"/>
    <w:rsid w:val="00E3400C"/>
    <w:rsid w:val="00E348A6"/>
    <w:rsid w:val="00E34C68"/>
    <w:rsid w:val="00E34F99"/>
    <w:rsid w:val="00E36881"/>
    <w:rsid w:val="00E36E9D"/>
    <w:rsid w:val="00E40105"/>
    <w:rsid w:val="00E426D5"/>
    <w:rsid w:val="00E4294D"/>
    <w:rsid w:val="00E43D96"/>
    <w:rsid w:val="00E4554E"/>
    <w:rsid w:val="00E4619F"/>
    <w:rsid w:val="00E46410"/>
    <w:rsid w:val="00E4735B"/>
    <w:rsid w:val="00E5299A"/>
    <w:rsid w:val="00E52C20"/>
    <w:rsid w:val="00E537EC"/>
    <w:rsid w:val="00E548EC"/>
    <w:rsid w:val="00E55BD1"/>
    <w:rsid w:val="00E57247"/>
    <w:rsid w:val="00E57B7A"/>
    <w:rsid w:val="00E624BB"/>
    <w:rsid w:val="00E66A04"/>
    <w:rsid w:val="00E673BE"/>
    <w:rsid w:val="00E72D30"/>
    <w:rsid w:val="00E73109"/>
    <w:rsid w:val="00E74A1E"/>
    <w:rsid w:val="00E761D2"/>
    <w:rsid w:val="00E776B0"/>
    <w:rsid w:val="00E83D1E"/>
    <w:rsid w:val="00E8493F"/>
    <w:rsid w:val="00E85E13"/>
    <w:rsid w:val="00E93256"/>
    <w:rsid w:val="00E967F7"/>
    <w:rsid w:val="00E96BBB"/>
    <w:rsid w:val="00EA2229"/>
    <w:rsid w:val="00EA35DC"/>
    <w:rsid w:val="00EA404F"/>
    <w:rsid w:val="00EA4955"/>
    <w:rsid w:val="00EA4CEC"/>
    <w:rsid w:val="00EA6014"/>
    <w:rsid w:val="00EB05EF"/>
    <w:rsid w:val="00EB1202"/>
    <w:rsid w:val="00EB2F33"/>
    <w:rsid w:val="00EB3232"/>
    <w:rsid w:val="00EB4CA9"/>
    <w:rsid w:val="00EB68AD"/>
    <w:rsid w:val="00EC2999"/>
    <w:rsid w:val="00EC4766"/>
    <w:rsid w:val="00EC65A8"/>
    <w:rsid w:val="00EC70AF"/>
    <w:rsid w:val="00EC7FC4"/>
    <w:rsid w:val="00ED15CF"/>
    <w:rsid w:val="00ED232F"/>
    <w:rsid w:val="00ED248B"/>
    <w:rsid w:val="00ED2526"/>
    <w:rsid w:val="00ED2E1F"/>
    <w:rsid w:val="00ED35B0"/>
    <w:rsid w:val="00ED3670"/>
    <w:rsid w:val="00ED507E"/>
    <w:rsid w:val="00EE1092"/>
    <w:rsid w:val="00EE3A8E"/>
    <w:rsid w:val="00EE4514"/>
    <w:rsid w:val="00EE539D"/>
    <w:rsid w:val="00EF063F"/>
    <w:rsid w:val="00EF1900"/>
    <w:rsid w:val="00EF22EF"/>
    <w:rsid w:val="00EF3B1C"/>
    <w:rsid w:val="00EF5EC7"/>
    <w:rsid w:val="00EF7463"/>
    <w:rsid w:val="00EF74EE"/>
    <w:rsid w:val="00EF7987"/>
    <w:rsid w:val="00F01AF3"/>
    <w:rsid w:val="00F025C1"/>
    <w:rsid w:val="00F035E3"/>
    <w:rsid w:val="00F0454E"/>
    <w:rsid w:val="00F045C3"/>
    <w:rsid w:val="00F062BB"/>
    <w:rsid w:val="00F12BB1"/>
    <w:rsid w:val="00F14658"/>
    <w:rsid w:val="00F15776"/>
    <w:rsid w:val="00F16CCC"/>
    <w:rsid w:val="00F17D58"/>
    <w:rsid w:val="00F20348"/>
    <w:rsid w:val="00F232CB"/>
    <w:rsid w:val="00F250C0"/>
    <w:rsid w:val="00F2576C"/>
    <w:rsid w:val="00F266BB"/>
    <w:rsid w:val="00F310CE"/>
    <w:rsid w:val="00F32039"/>
    <w:rsid w:val="00F3438F"/>
    <w:rsid w:val="00F34492"/>
    <w:rsid w:val="00F349A5"/>
    <w:rsid w:val="00F34E20"/>
    <w:rsid w:val="00F35908"/>
    <w:rsid w:val="00F36431"/>
    <w:rsid w:val="00F3668A"/>
    <w:rsid w:val="00F36EB6"/>
    <w:rsid w:val="00F411AF"/>
    <w:rsid w:val="00F426E4"/>
    <w:rsid w:val="00F42D5F"/>
    <w:rsid w:val="00F4499B"/>
    <w:rsid w:val="00F45AE3"/>
    <w:rsid w:val="00F500E2"/>
    <w:rsid w:val="00F521D4"/>
    <w:rsid w:val="00F54182"/>
    <w:rsid w:val="00F5771F"/>
    <w:rsid w:val="00F604B9"/>
    <w:rsid w:val="00F626CE"/>
    <w:rsid w:val="00F62767"/>
    <w:rsid w:val="00F63A56"/>
    <w:rsid w:val="00F649FD"/>
    <w:rsid w:val="00F64A4D"/>
    <w:rsid w:val="00F64DC5"/>
    <w:rsid w:val="00F67250"/>
    <w:rsid w:val="00F6753E"/>
    <w:rsid w:val="00F67D5D"/>
    <w:rsid w:val="00F70DFE"/>
    <w:rsid w:val="00F74962"/>
    <w:rsid w:val="00F766F5"/>
    <w:rsid w:val="00F76EAB"/>
    <w:rsid w:val="00F7749E"/>
    <w:rsid w:val="00F77CAC"/>
    <w:rsid w:val="00F8096C"/>
    <w:rsid w:val="00F80C79"/>
    <w:rsid w:val="00F8369F"/>
    <w:rsid w:val="00F852A1"/>
    <w:rsid w:val="00F873D1"/>
    <w:rsid w:val="00F87E4F"/>
    <w:rsid w:val="00F90308"/>
    <w:rsid w:val="00F93B08"/>
    <w:rsid w:val="00F94D71"/>
    <w:rsid w:val="00F97733"/>
    <w:rsid w:val="00FA21B7"/>
    <w:rsid w:val="00FA3A16"/>
    <w:rsid w:val="00FA6DB0"/>
    <w:rsid w:val="00FA7479"/>
    <w:rsid w:val="00FB10D8"/>
    <w:rsid w:val="00FB2A31"/>
    <w:rsid w:val="00FB63D5"/>
    <w:rsid w:val="00FB7DFC"/>
    <w:rsid w:val="00FC0597"/>
    <w:rsid w:val="00FC2CB0"/>
    <w:rsid w:val="00FC3071"/>
    <w:rsid w:val="00FC4034"/>
    <w:rsid w:val="00FC4B50"/>
    <w:rsid w:val="00FC5942"/>
    <w:rsid w:val="00FC6289"/>
    <w:rsid w:val="00FC6E15"/>
    <w:rsid w:val="00FC71FA"/>
    <w:rsid w:val="00FD27F2"/>
    <w:rsid w:val="00FD3D7A"/>
    <w:rsid w:val="00FD65CF"/>
    <w:rsid w:val="00FE23DE"/>
    <w:rsid w:val="00FE3687"/>
    <w:rsid w:val="00FE474D"/>
    <w:rsid w:val="00FE5408"/>
    <w:rsid w:val="00FF060B"/>
    <w:rsid w:val="00FF179B"/>
    <w:rsid w:val="00FF78ED"/>
    <w:rsid w:val="0ACEAB0F"/>
    <w:rsid w:val="162FDA52"/>
    <w:rsid w:val="2A4D0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6C1532E"/>
  <w15:docId w15:val="{39259751-804A-4CF2-AEBF-8C61EE5F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uiPriority w:val="99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g"/><Relationship Id="rId1" Type="http://schemas.openxmlformats.org/officeDocument/2006/relationships/image" Target="media/image1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4" ma:contentTypeDescription="Create a new document." ma:contentTypeScope="" ma:versionID="d7ae929f845238f82ea79389e5a34126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d315383041e52765a53f79adc4fa1a00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AFE50C2-4D0A-4949-B183-A705C8C8E4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D9B2DFF-5253-4B7B-866F-61ED476F3C7C}">
  <ds:schemaRefs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microsoft.com/office/2006/documentManagement/types"/>
    <ds:schemaRef ds:uri="df6650c9-5c0e-4532-9a34-e1772f5b38db"/>
    <ds:schemaRef ds:uri="0e8ca7ac-5a64-4ad3-9c02-587d86b36777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07F99DC0-535B-475A-837B-24AFE9AB22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8ca7ac-5a64-4ad3-9c02-587d86b36777"/>
    <ds:schemaRef ds:uri="df6650c9-5c0e-4532-9a34-e1772f5b38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2</Pages>
  <Words>501</Words>
  <Characters>2759</Characters>
  <Application>Microsoft Office Word</Application>
  <DocSecurity>0</DocSecurity>
  <Lines>22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 Fabien – R&amp;M</dc:creator>
  <cp:lastModifiedBy>Richard Fabien</cp:lastModifiedBy>
  <cp:revision>31</cp:revision>
  <cp:lastPrinted>2021-09-13T06:05:00Z</cp:lastPrinted>
  <dcterms:created xsi:type="dcterms:W3CDTF">2023-03-29T06:37:00Z</dcterms:created>
  <dcterms:modified xsi:type="dcterms:W3CDTF">2025-03-07T07:57:00Z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